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0C45C1" w14:textId="2BA7102B" w:rsidR="00496378" w:rsidRDefault="00496378" w:rsidP="0049637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w:t>
      </w:r>
      <w:r w:rsidR="00CD1E13">
        <w:rPr>
          <w:b/>
          <w:noProof/>
          <w:sz w:val="24"/>
        </w:rPr>
        <w:t>7</w:t>
      </w:r>
      <w:r>
        <w:rPr>
          <w:b/>
          <w:noProof/>
          <w:sz w:val="24"/>
        </w:rPr>
        <w:fldChar w:fldCharType="end"/>
      </w:r>
      <w:r>
        <w:rPr>
          <w:b/>
          <w:i/>
          <w:noProof/>
          <w:sz w:val="28"/>
        </w:rPr>
        <w:tab/>
      </w:r>
      <w:r w:rsidRPr="00AC6ED2">
        <w:rPr>
          <w:b/>
          <w:i/>
          <w:noProof/>
          <w:sz w:val="28"/>
        </w:rPr>
        <w:t>R4-2</w:t>
      </w:r>
      <w:r w:rsidR="00CD1E13">
        <w:rPr>
          <w:b/>
          <w:i/>
          <w:noProof/>
          <w:sz w:val="28"/>
        </w:rPr>
        <w:t>3</w:t>
      </w:r>
      <w:r w:rsidR="007F0EF0">
        <w:rPr>
          <w:b/>
          <w:i/>
          <w:noProof/>
          <w:sz w:val="28"/>
        </w:rPr>
        <w:t>07209</w:t>
      </w:r>
    </w:p>
    <w:p w14:paraId="4B933A78" w14:textId="35418777" w:rsidR="00311068" w:rsidRDefault="00CD1E13" w:rsidP="00496378">
      <w:pPr>
        <w:pStyle w:val="CRCoverPage"/>
        <w:outlineLvl w:val="0"/>
        <w:rPr>
          <w:b/>
          <w:noProof/>
          <w:sz w:val="24"/>
        </w:rPr>
      </w:pPr>
      <w:r>
        <w:rPr>
          <w:b/>
          <w:sz w:val="24"/>
          <w:szCs w:val="24"/>
          <w:lang w:eastAsia="zh-CN"/>
        </w:rPr>
        <w:t>Incheon</w:t>
      </w:r>
      <w:r w:rsidRPr="00CD1E13">
        <w:rPr>
          <w:rFonts w:hint="eastAsia"/>
          <w:b/>
          <w:sz w:val="24"/>
          <w:szCs w:val="24"/>
          <w:lang w:eastAsia="zh-CN"/>
        </w:rPr>
        <w:t>,</w:t>
      </w:r>
      <w:r w:rsidRPr="00CD1E13">
        <w:rPr>
          <w:b/>
          <w:sz w:val="24"/>
          <w:szCs w:val="24"/>
          <w:lang w:eastAsia="zh-CN"/>
        </w:rPr>
        <w:t xml:space="preserve"> Korea, May 22</w:t>
      </w:r>
      <w:r w:rsidRPr="00CD1E13">
        <w:rPr>
          <w:b/>
          <w:sz w:val="24"/>
          <w:szCs w:val="24"/>
          <w:vertAlign w:val="superscript"/>
          <w:lang w:eastAsia="zh-CN"/>
        </w:rPr>
        <w:t>nd</w:t>
      </w:r>
      <w:r>
        <w:rPr>
          <w:b/>
          <w:sz w:val="24"/>
          <w:szCs w:val="24"/>
          <w:lang w:eastAsia="zh-CN"/>
        </w:rPr>
        <w:t xml:space="preserve"> – May 26</w:t>
      </w:r>
      <w:r w:rsidRPr="00CD1E13">
        <w:rPr>
          <w:b/>
          <w:sz w:val="24"/>
          <w:szCs w:val="24"/>
          <w:vertAlign w:val="superscript"/>
          <w:lang w:eastAsia="zh-CN"/>
        </w:rPr>
        <w:t>th</w:t>
      </w:r>
      <w:r>
        <w:rPr>
          <w:b/>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1068" w14:paraId="5590538F" w14:textId="77777777" w:rsidTr="00440CC8">
        <w:tc>
          <w:tcPr>
            <w:tcW w:w="9641" w:type="dxa"/>
            <w:gridSpan w:val="9"/>
            <w:tcBorders>
              <w:top w:val="single" w:sz="4" w:space="0" w:color="auto"/>
              <w:left w:val="single" w:sz="4" w:space="0" w:color="auto"/>
              <w:right w:val="single" w:sz="4" w:space="0" w:color="auto"/>
            </w:tcBorders>
          </w:tcPr>
          <w:p w14:paraId="6A36DB84" w14:textId="3BAEA5B0" w:rsidR="00311068" w:rsidRDefault="00311068" w:rsidP="00CC36F0">
            <w:pPr>
              <w:pStyle w:val="CRCoverPage"/>
              <w:spacing w:after="0"/>
              <w:jc w:val="right"/>
              <w:rPr>
                <w:i/>
                <w:noProof/>
              </w:rPr>
            </w:pPr>
            <w:r>
              <w:rPr>
                <w:i/>
                <w:noProof/>
                <w:sz w:val="14"/>
              </w:rPr>
              <w:t>CR-Form-v12.</w:t>
            </w:r>
            <w:r w:rsidR="00CC36F0">
              <w:rPr>
                <w:i/>
                <w:noProof/>
                <w:sz w:val="14"/>
              </w:rPr>
              <w:t>2</w:t>
            </w:r>
          </w:p>
        </w:tc>
      </w:tr>
      <w:tr w:rsidR="00311068" w14:paraId="3625A887" w14:textId="77777777" w:rsidTr="00440CC8">
        <w:tc>
          <w:tcPr>
            <w:tcW w:w="9641" w:type="dxa"/>
            <w:gridSpan w:val="9"/>
            <w:tcBorders>
              <w:left w:val="single" w:sz="4" w:space="0" w:color="auto"/>
              <w:right w:val="single" w:sz="4" w:space="0" w:color="auto"/>
            </w:tcBorders>
          </w:tcPr>
          <w:p w14:paraId="1CE2716A" w14:textId="2BB760FC" w:rsidR="00311068" w:rsidRDefault="00094CE1" w:rsidP="00440CC8">
            <w:pPr>
              <w:pStyle w:val="CRCoverPage"/>
              <w:spacing w:after="0"/>
              <w:jc w:val="center"/>
              <w:rPr>
                <w:noProof/>
              </w:rPr>
            </w:pPr>
            <w:r>
              <w:rPr>
                <w:b/>
                <w:noProof/>
                <w:sz w:val="32"/>
              </w:rPr>
              <w:t>CHANGE REQUEST</w:t>
            </w:r>
          </w:p>
        </w:tc>
      </w:tr>
      <w:tr w:rsidR="00311068" w14:paraId="09142CA5" w14:textId="77777777" w:rsidTr="00440CC8">
        <w:tc>
          <w:tcPr>
            <w:tcW w:w="9641" w:type="dxa"/>
            <w:gridSpan w:val="9"/>
            <w:tcBorders>
              <w:left w:val="single" w:sz="4" w:space="0" w:color="auto"/>
              <w:right w:val="single" w:sz="4" w:space="0" w:color="auto"/>
            </w:tcBorders>
          </w:tcPr>
          <w:p w14:paraId="5DBF25A6" w14:textId="77777777" w:rsidR="00311068" w:rsidRDefault="00311068" w:rsidP="00440CC8">
            <w:pPr>
              <w:pStyle w:val="CRCoverPage"/>
              <w:spacing w:after="0"/>
              <w:rPr>
                <w:noProof/>
                <w:sz w:val="8"/>
                <w:szCs w:val="8"/>
              </w:rPr>
            </w:pPr>
          </w:p>
        </w:tc>
      </w:tr>
      <w:tr w:rsidR="00311068" w14:paraId="4D6ACA3A" w14:textId="77777777" w:rsidTr="00440CC8">
        <w:tc>
          <w:tcPr>
            <w:tcW w:w="142" w:type="dxa"/>
            <w:tcBorders>
              <w:left w:val="single" w:sz="4" w:space="0" w:color="auto"/>
            </w:tcBorders>
          </w:tcPr>
          <w:p w14:paraId="66017986" w14:textId="77777777" w:rsidR="00311068" w:rsidRDefault="00311068" w:rsidP="00440CC8">
            <w:pPr>
              <w:pStyle w:val="CRCoverPage"/>
              <w:spacing w:after="0"/>
              <w:jc w:val="right"/>
              <w:rPr>
                <w:noProof/>
              </w:rPr>
            </w:pPr>
          </w:p>
        </w:tc>
        <w:tc>
          <w:tcPr>
            <w:tcW w:w="1559" w:type="dxa"/>
            <w:shd w:val="pct30" w:color="FFFF00" w:fill="auto"/>
          </w:tcPr>
          <w:p w14:paraId="61A003BC" w14:textId="27EDF56D" w:rsidR="00311068" w:rsidRPr="00410371" w:rsidRDefault="00CF3298" w:rsidP="00D4262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1068" w:rsidRPr="00410371">
              <w:rPr>
                <w:b/>
                <w:noProof/>
                <w:sz w:val="28"/>
              </w:rPr>
              <w:t>38.101-</w:t>
            </w:r>
            <w:r w:rsidR="00D4262E">
              <w:rPr>
                <w:b/>
                <w:noProof/>
                <w:sz w:val="28"/>
              </w:rPr>
              <w:t>1</w:t>
            </w:r>
            <w:r>
              <w:rPr>
                <w:b/>
                <w:noProof/>
                <w:sz w:val="28"/>
              </w:rPr>
              <w:fldChar w:fldCharType="end"/>
            </w:r>
          </w:p>
        </w:tc>
        <w:tc>
          <w:tcPr>
            <w:tcW w:w="709" w:type="dxa"/>
          </w:tcPr>
          <w:p w14:paraId="52BC3F61" w14:textId="77777777" w:rsidR="00311068" w:rsidRDefault="00311068" w:rsidP="00440CC8">
            <w:pPr>
              <w:pStyle w:val="CRCoverPage"/>
              <w:spacing w:after="0"/>
              <w:jc w:val="center"/>
              <w:rPr>
                <w:noProof/>
              </w:rPr>
            </w:pPr>
            <w:r>
              <w:rPr>
                <w:b/>
                <w:noProof/>
                <w:sz w:val="28"/>
              </w:rPr>
              <w:t>CR</w:t>
            </w:r>
          </w:p>
        </w:tc>
        <w:tc>
          <w:tcPr>
            <w:tcW w:w="1276" w:type="dxa"/>
            <w:shd w:val="pct30" w:color="FFFF00" w:fill="auto"/>
          </w:tcPr>
          <w:p w14:paraId="1AD83E4A" w14:textId="1134A0FA" w:rsidR="00311068" w:rsidRPr="00806329" w:rsidRDefault="007F0EF0" w:rsidP="00345150">
            <w:pPr>
              <w:pStyle w:val="CRCoverPage"/>
              <w:spacing w:after="0"/>
              <w:rPr>
                <w:b/>
                <w:bCs/>
                <w:noProof/>
                <w:sz w:val="28"/>
                <w:szCs w:val="28"/>
              </w:rPr>
            </w:pPr>
            <w:r>
              <w:rPr>
                <w:b/>
                <w:bCs/>
                <w:noProof/>
                <w:sz w:val="28"/>
                <w:szCs w:val="28"/>
              </w:rPr>
              <w:t>1500</w:t>
            </w:r>
          </w:p>
        </w:tc>
        <w:tc>
          <w:tcPr>
            <w:tcW w:w="709" w:type="dxa"/>
          </w:tcPr>
          <w:p w14:paraId="74DA4C62" w14:textId="77777777" w:rsidR="00311068" w:rsidRDefault="00311068" w:rsidP="00440CC8">
            <w:pPr>
              <w:pStyle w:val="CRCoverPage"/>
              <w:tabs>
                <w:tab w:val="right" w:pos="625"/>
              </w:tabs>
              <w:spacing w:after="0"/>
              <w:jc w:val="center"/>
              <w:rPr>
                <w:noProof/>
              </w:rPr>
            </w:pPr>
            <w:r>
              <w:rPr>
                <w:b/>
                <w:bCs/>
                <w:noProof/>
                <w:sz w:val="28"/>
              </w:rPr>
              <w:t>rev</w:t>
            </w:r>
          </w:p>
        </w:tc>
        <w:tc>
          <w:tcPr>
            <w:tcW w:w="992" w:type="dxa"/>
            <w:shd w:val="pct30" w:color="FFFF00" w:fill="auto"/>
          </w:tcPr>
          <w:p w14:paraId="75B151F2" w14:textId="63345B0C" w:rsidR="00311068" w:rsidRPr="0014020E" w:rsidRDefault="0014020E" w:rsidP="00440CC8">
            <w:pPr>
              <w:pStyle w:val="CRCoverPage"/>
              <w:spacing w:after="0"/>
              <w:jc w:val="center"/>
              <w:rPr>
                <w:rFonts w:eastAsia="等线"/>
                <w:b/>
                <w:bCs/>
                <w:noProof/>
                <w:sz w:val="28"/>
                <w:szCs w:val="28"/>
                <w:lang w:eastAsia="zh-CN"/>
              </w:rPr>
            </w:pPr>
            <w:r>
              <w:rPr>
                <w:rFonts w:eastAsia="等线" w:hint="eastAsia"/>
                <w:b/>
                <w:bCs/>
                <w:noProof/>
                <w:sz w:val="28"/>
                <w:szCs w:val="28"/>
                <w:lang w:eastAsia="zh-CN"/>
              </w:rPr>
              <w:t>-</w:t>
            </w:r>
          </w:p>
        </w:tc>
        <w:tc>
          <w:tcPr>
            <w:tcW w:w="2410" w:type="dxa"/>
          </w:tcPr>
          <w:p w14:paraId="2EA1A4FB" w14:textId="77777777" w:rsidR="00311068" w:rsidRDefault="00311068" w:rsidP="00440C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2F299" w14:textId="1D78D952" w:rsidR="00311068" w:rsidRPr="00410371" w:rsidRDefault="00CF3298" w:rsidP="003451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1068" w:rsidRPr="00410371">
              <w:rPr>
                <w:b/>
                <w:noProof/>
                <w:sz w:val="28"/>
              </w:rPr>
              <w:t>17.</w:t>
            </w:r>
            <w:r w:rsidR="00345150">
              <w:rPr>
                <w:b/>
                <w:noProof/>
                <w:sz w:val="28"/>
              </w:rPr>
              <w:t>9</w:t>
            </w:r>
            <w:r w:rsidR="00311068" w:rsidRPr="00410371">
              <w:rPr>
                <w:b/>
                <w:noProof/>
                <w:sz w:val="28"/>
              </w:rPr>
              <w:t>.0</w:t>
            </w:r>
            <w:r>
              <w:rPr>
                <w:b/>
                <w:noProof/>
                <w:sz w:val="28"/>
              </w:rPr>
              <w:fldChar w:fldCharType="end"/>
            </w:r>
          </w:p>
        </w:tc>
        <w:tc>
          <w:tcPr>
            <w:tcW w:w="143" w:type="dxa"/>
            <w:tcBorders>
              <w:right w:val="single" w:sz="4" w:space="0" w:color="auto"/>
            </w:tcBorders>
          </w:tcPr>
          <w:p w14:paraId="4561A103" w14:textId="77777777" w:rsidR="00311068" w:rsidRDefault="00311068" w:rsidP="00440CC8">
            <w:pPr>
              <w:pStyle w:val="CRCoverPage"/>
              <w:spacing w:after="0"/>
              <w:rPr>
                <w:noProof/>
              </w:rPr>
            </w:pPr>
          </w:p>
        </w:tc>
      </w:tr>
      <w:tr w:rsidR="00311068" w14:paraId="7D6D764D" w14:textId="77777777" w:rsidTr="00440CC8">
        <w:tc>
          <w:tcPr>
            <w:tcW w:w="9641" w:type="dxa"/>
            <w:gridSpan w:val="9"/>
            <w:tcBorders>
              <w:left w:val="single" w:sz="4" w:space="0" w:color="auto"/>
              <w:right w:val="single" w:sz="4" w:space="0" w:color="auto"/>
            </w:tcBorders>
          </w:tcPr>
          <w:p w14:paraId="14DD009E" w14:textId="77777777" w:rsidR="00311068" w:rsidRDefault="00311068" w:rsidP="00440CC8">
            <w:pPr>
              <w:pStyle w:val="CRCoverPage"/>
              <w:spacing w:after="0"/>
              <w:rPr>
                <w:noProof/>
              </w:rPr>
            </w:pPr>
          </w:p>
        </w:tc>
      </w:tr>
      <w:tr w:rsidR="00311068" w14:paraId="6B05497A" w14:textId="77777777" w:rsidTr="00440CC8">
        <w:tc>
          <w:tcPr>
            <w:tcW w:w="9641" w:type="dxa"/>
            <w:gridSpan w:val="9"/>
            <w:tcBorders>
              <w:top w:val="single" w:sz="4" w:space="0" w:color="auto"/>
            </w:tcBorders>
          </w:tcPr>
          <w:p w14:paraId="6B605E0F" w14:textId="77777777" w:rsidR="00311068" w:rsidRPr="00F25D98" w:rsidRDefault="00311068" w:rsidP="00440CC8">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311068" w14:paraId="7C4E010C" w14:textId="77777777" w:rsidTr="00440CC8">
        <w:tc>
          <w:tcPr>
            <w:tcW w:w="9641" w:type="dxa"/>
            <w:gridSpan w:val="9"/>
          </w:tcPr>
          <w:p w14:paraId="44E0BA0B" w14:textId="77777777" w:rsidR="00311068" w:rsidRDefault="00311068" w:rsidP="00440CC8">
            <w:pPr>
              <w:pStyle w:val="CRCoverPage"/>
              <w:spacing w:after="0"/>
              <w:rPr>
                <w:noProof/>
                <w:sz w:val="8"/>
                <w:szCs w:val="8"/>
              </w:rPr>
            </w:pPr>
          </w:p>
        </w:tc>
      </w:tr>
    </w:tbl>
    <w:p w14:paraId="578B2D62" w14:textId="77777777" w:rsidR="00311068" w:rsidRDefault="00311068" w:rsidP="00311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1068" w14:paraId="119D5B2B" w14:textId="77777777" w:rsidTr="00440CC8">
        <w:tc>
          <w:tcPr>
            <w:tcW w:w="2835" w:type="dxa"/>
          </w:tcPr>
          <w:p w14:paraId="1158E48B" w14:textId="77777777" w:rsidR="00311068" w:rsidRDefault="00311068" w:rsidP="00440CC8">
            <w:pPr>
              <w:pStyle w:val="CRCoverPage"/>
              <w:tabs>
                <w:tab w:val="right" w:pos="2751"/>
              </w:tabs>
              <w:spacing w:after="0"/>
              <w:rPr>
                <w:b/>
                <w:i/>
                <w:noProof/>
              </w:rPr>
            </w:pPr>
            <w:r>
              <w:rPr>
                <w:b/>
                <w:i/>
                <w:noProof/>
              </w:rPr>
              <w:t>Proposed change affects:</w:t>
            </w:r>
          </w:p>
        </w:tc>
        <w:tc>
          <w:tcPr>
            <w:tcW w:w="1418" w:type="dxa"/>
          </w:tcPr>
          <w:p w14:paraId="1A44571B" w14:textId="77777777" w:rsidR="00311068" w:rsidRDefault="00311068" w:rsidP="00440C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5989" w14:textId="77777777" w:rsidR="00311068" w:rsidRDefault="00311068" w:rsidP="00440CC8">
            <w:pPr>
              <w:pStyle w:val="CRCoverPage"/>
              <w:spacing w:after="0"/>
              <w:jc w:val="center"/>
              <w:rPr>
                <w:b/>
                <w:caps/>
                <w:noProof/>
              </w:rPr>
            </w:pPr>
          </w:p>
        </w:tc>
        <w:tc>
          <w:tcPr>
            <w:tcW w:w="709" w:type="dxa"/>
            <w:tcBorders>
              <w:left w:val="single" w:sz="4" w:space="0" w:color="auto"/>
            </w:tcBorders>
          </w:tcPr>
          <w:p w14:paraId="694DB57C" w14:textId="77777777" w:rsidR="00311068" w:rsidRDefault="00311068" w:rsidP="00440C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83248" w14:textId="3588FDF7" w:rsidR="00311068" w:rsidRDefault="00311068" w:rsidP="00440CC8">
            <w:pPr>
              <w:pStyle w:val="CRCoverPage"/>
              <w:spacing w:after="0"/>
              <w:jc w:val="center"/>
              <w:rPr>
                <w:b/>
                <w:caps/>
                <w:noProof/>
              </w:rPr>
            </w:pPr>
          </w:p>
        </w:tc>
        <w:tc>
          <w:tcPr>
            <w:tcW w:w="2126" w:type="dxa"/>
          </w:tcPr>
          <w:p w14:paraId="37EDE500" w14:textId="77777777" w:rsidR="00311068" w:rsidRDefault="00311068" w:rsidP="00440C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6F99B" w14:textId="77777777" w:rsidR="00311068" w:rsidRDefault="00311068" w:rsidP="00440CC8">
            <w:pPr>
              <w:pStyle w:val="CRCoverPage"/>
              <w:spacing w:after="0"/>
              <w:jc w:val="center"/>
              <w:rPr>
                <w:b/>
                <w:caps/>
                <w:noProof/>
              </w:rPr>
            </w:pPr>
          </w:p>
        </w:tc>
        <w:tc>
          <w:tcPr>
            <w:tcW w:w="1418" w:type="dxa"/>
            <w:tcBorders>
              <w:left w:val="nil"/>
            </w:tcBorders>
          </w:tcPr>
          <w:p w14:paraId="3B528986" w14:textId="77777777" w:rsidR="00311068" w:rsidRDefault="00311068" w:rsidP="00440C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2A7D4" w14:textId="77777777" w:rsidR="00311068" w:rsidRDefault="00311068" w:rsidP="00440CC8">
            <w:pPr>
              <w:pStyle w:val="CRCoverPage"/>
              <w:spacing w:after="0"/>
              <w:jc w:val="center"/>
              <w:rPr>
                <w:b/>
                <w:bCs/>
                <w:caps/>
                <w:noProof/>
              </w:rPr>
            </w:pPr>
          </w:p>
        </w:tc>
      </w:tr>
    </w:tbl>
    <w:p w14:paraId="5CBF2A5B" w14:textId="77777777" w:rsidR="00311068" w:rsidRDefault="00311068" w:rsidP="00311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1068" w14:paraId="2D5023B8" w14:textId="77777777" w:rsidTr="00440CC8">
        <w:tc>
          <w:tcPr>
            <w:tcW w:w="9640" w:type="dxa"/>
            <w:gridSpan w:val="11"/>
          </w:tcPr>
          <w:p w14:paraId="2CC8C591" w14:textId="77777777" w:rsidR="00311068" w:rsidRDefault="00311068" w:rsidP="00440CC8">
            <w:pPr>
              <w:pStyle w:val="CRCoverPage"/>
              <w:spacing w:after="0"/>
              <w:rPr>
                <w:noProof/>
                <w:sz w:val="8"/>
                <w:szCs w:val="8"/>
              </w:rPr>
            </w:pPr>
          </w:p>
        </w:tc>
      </w:tr>
      <w:tr w:rsidR="00311068" w14:paraId="22B19264" w14:textId="77777777" w:rsidTr="00440CC8">
        <w:tc>
          <w:tcPr>
            <w:tcW w:w="1843" w:type="dxa"/>
            <w:tcBorders>
              <w:top w:val="single" w:sz="4" w:space="0" w:color="auto"/>
              <w:left w:val="single" w:sz="4" w:space="0" w:color="auto"/>
            </w:tcBorders>
          </w:tcPr>
          <w:p w14:paraId="76770DBA" w14:textId="77777777" w:rsidR="00311068" w:rsidRDefault="00311068" w:rsidP="00440C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68823" w14:textId="16E1C6D7" w:rsidR="00311068" w:rsidRDefault="00D36A80" w:rsidP="003801A4">
            <w:pPr>
              <w:pStyle w:val="CRCoverPage"/>
              <w:spacing w:after="0"/>
              <w:ind w:left="100"/>
              <w:rPr>
                <w:noProof/>
              </w:rPr>
            </w:pPr>
            <w:r w:rsidRPr="00D36A80">
              <w:t>Update to UL-MIMO requirements</w:t>
            </w:r>
            <w:r w:rsidR="009B6316">
              <w:t xml:space="preserve"> (Rel-17)</w:t>
            </w:r>
          </w:p>
        </w:tc>
      </w:tr>
      <w:tr w:rsidR="00311068" w14:paraId="5E103EA1" w14:textId="77777777" w:rsidTr="00440CC8">
        <w:tc>
          <w:tcPr>
            <w:tcW w:w="1843" w:type="dxa"/>
            <w:tcBorders>
              <w:left w:val="single" w:sz="4" w:space="0" w:color="auto"/>
            </w:tcBorders>
          </w:tcPr>
          <w:p w14:paraId="1149BA7B"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5483C458" w14:textId="77777777" w:rsidR="00311068" w:rsidRDefault="00311068" w:rsidP="00440CC8">
            <w:pPr>
              <w:pStyle w:val="CRCoverPage"/>
              <w:spacing w:after="0"/>
              <w:rPr>
                <w:noProof/>
                <w:sz w:val="8"/>
                <w:szCs w:val="8"/>
              </w:rPr>
            </w:pPr>
          </w:p>
        </w:tc>
      </w:tr>
      <w:tr w:rsidR="00311068" w14:paraId="26AC9AE0" w14:textId="77777777" w:rsidTr="00440CC8">
        <w:tc>
          <w:tcPr>
            <w:tcW w:w="1843" w:type="dxa"/>
            <w:tcBorders>
              <w:left w:val="single" w:sz="4" w:space="0" w:color="auto"/>
            </w:tcBorders>
          </w:tcPr>
          <w:p w14:paraId="303F9E73" w14:textId="77777777" w:rsidR="00311068" w:rsidRDefault="00311068" w:rsidP="00440C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E7434" w14:textId="1FEFAF20" w:rsidR="00311068" w:rsidRDefault="009E4A6A" w:rsidP="00440CC8">
            <w:pPr>
              <w:pStyle w:val="CRCoverPage"/>
              <w:spacing w:after="0"/>
              <w:ind w:left="100"/>
              <w:rPr>
                <w:noProof/>
              </w:rPr>
            </w:pPr>
            <w:r>
              <w:rPr>
                <w:noProof/>
              </w:rPr>
              <w:t>Huawei, HiSilicon</w:t>
            </w:r>
          </w:p>
        </w:tc>
      </w:tr>
      <w:tr w:rsidR="00311068" w14:paraId="68108328" w14:textId="77777777" w:rsidTr="00440CC8">
        <w:tc>
          <w:tcPr>
            <w:tcW w:w="1843" w:type="dxa"/>
            <w:tcBorders>
              <w:left w:val="single" w:sz="4" w:space="0" w:color="auto"/>
            </w:tcBorders>
          </w:tcPr>
          <w:p w14:paraId="46BE4EC1" w14:textId="77777777" w:rsidR="00311068" w:rsidRDefault="00311068" w:rsidP="00440C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0119E" w14:textId="77777777" w:rsidR="00311068" w:rsidRDefault="00311068" w:rsidP="00440CC8">
            <w:pPr>
              <w:pStyle w:val="CRCoverPage"/>
              <w:spacing w:after="0"/>
              <w:ind w:left="100"/>
              <w:rPr>
                <w:noProof/>
              </w:rPr>
            </w:pPr>
            <w:r>
              <w:t>R4</w:t>
            </w:r>
            <w:r>
              <w:fldChar w:fldCharType="begin"/>
            </w:r>
            <w:r>
              <w:instrText xml:space="preserve"> DOCPROPERTY  SourceIfTsg  \* MERGEFORMAT </w:instrText>
            </w:r>
            <w:r>
              <w:fldChar w:fldCharType="end"/>
            </w:r>
          </w:p>
        </w:tc>
      </w:tr>
      <w:tr w:rsidR="00311068" w14:paraId="655633FA" w14:textId="77777777" w:rsidTr="00440CC8">
        <w:tc>
          <w:tcPr>
            <w:tcW w:w="1843" w:type="dxa"/>
            <w:tcBorders>
              <w:left w:val="single" w:sz="4" w:space="0" w:color="auto"/>
            </w:tcBorders>
          </w:tcPr>
          <w:p w14:paraId="5C848E8A"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645D2B62" w14:textId="77777777" w:rsidR="00311068" w:rsidRDefault="00311068" w:rsidP="00440CC8">
            <w:pPr>
              <w:pStyle w:val="CRCoverPage"/>
              <w:spacing w:after="0"/>
              <w:rPr>
                <w:noProof/>
                <w:sz w:val="8"/>
                <w:szCs w:val="8"/>
              </w:rPr>
            </w:pPr>
          </w:p>
        </w:tc>
      </w:tr>
      <w:tr w:rsidR="00311068" w14:paraId="2B496312" w14:textId="77777777" w:rsidTr="00440CC8">
        <w:tc>
          <w:tcPr>
            <w:tcW w:w="1843" w:type="dxa"/>
            <w:tcBorders>
              <w:left w:val="single" w:sz="4" w:space="0" w:color="auto"/>
            </w:tcBorders>
          </w:tcPr>
          <w:p w14:paraId="3714F4CF" w14:textId="77777777" w:rsidR="00311068" w:rsidRDefault="00311068" w:rsidP="00440CC8">
            <w:pPr>
              <w:pStyle w:val="CRCoverPage"/>
              <w:tabs>
                <w:tab w:val="right" w:pos="1759"/>
              </w:tabs>
              <w:spacing w:after="0"/>
              <w:rPr>
                <w:b/>
                <w:i/>
                <w:noProof/>
              </w:rPr>
            </w:pPr>
            <w:r>
              <w:rPr>
                <w:b/>
                <w:i/>
                <w:noProof/>
              </w:rPr>
              <w:t>Work item code:</w:t>
            </w:r>
          </w:p>
        </w:tc>
        <w:tc>
          <w:tcPr>
            <w:tcW w:w="3686" w:type="dxa"/>
            <w:gridSpan w:val="5"/>
            <w:shd w:val="pct30" w:color="FFFF00" w:fill="auto"/>
          </w:tcPr>
          <w:p w14:paraId="3A006DC2" w14:textId="72590A8B" w:rsidR="00311068" w:rsidRDefault="008D2803" w:rsidP="00440CC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NR_RF_TxD-Core</w:t>
            </w:r>
            <w:r>
              <w:rPr>
                <w:noProof/>
              </w:rPr>
              <w:fldChar w:fldCharType="end"/>
            </w:r>
          </w:p>
        </w:tc>
        <w:tc>
          <w:tcPr>
            <w:tcW w:w="567" w:type="dxa"/>
            <w:tcBorders>
              <w:left w:val="nil"/>
            </w:tcBorders>
          </w:tcPr>
          <w:p w14:paraId="3D7F8D09" w14:textId="77777777" w:rsidR="00311068" w:rsidRDefault="00311068" w:rsidP="00440CC8">
            <w:pPr>
              <w:pStyle w:val="CRCoverPage"/>
              <w:spacing w:after="0"/>
              <w:ind w:right="100"/>
              <w:rPr>
                <w:noProof/>
              </w:rPr>
            </w:pPr>
          </w:p>
        </w:tc>
        <w:tc>
          <w:tcPr>
            <w:tcW w:w="1417" w:type="dxa"/>
            <w:gridSpan w:val="3"/>
            <w:tcBorders>
              <w:left w:val="nil"/>
            </w:tcBorders>
          </w:tcPr>
          <w:p w14:paraId="615258C6" w14:textId="77777777" w:rsidR="00311068" w:rsidRDefault="00311068" w:rsidP="00440C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4A136" w14:textId="3F4BD903" w:rsidR="00311068" w:rsidRDefault="00CF3298" w:rsidP="00B5045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C36F0">
              <w:rPr>
                <w:noProof/>
              </w:rPr>
              <w:t>202</w:t>
            </w:r>
            <w:r w:rsidR="00B50459">
              <w:rPr>
                <w:noProof/>
              </w:rPr>
              <w:t>3-05-01</w:t>
            </w:r>
            <w:r>
              <w:rPr>
                <w:noProof/>
              </w:rPr>
              <w:fldChar w:fldCharType="end"/>
            </w:r>
          </w:p>
        </w:tc>
      </w:tr>
      <w:tr w:rsidR="00311068" w14:paraId="1A34CA32" w14:textId="77777777" w:rsidTr="00440CC8">
        <w:tc>
          <w:tcPr>
            <w:tcW w:w="1843" w:type="dxa"/>
            <w:tcBorders>
              <w:left w:val="single" w:sz="4" w:space="0" w:color="auto"/>
            </w:tcBorders>
          </w:tcPr>
          <w:p w14:paraId="396A63D6" w14:textId="77777777" w:rsidR="00311068" w:rsidRDefault="00311068" w:rsidP="00440CC8">
            <w:pPr>
              <w:pStyle w:val="CRCoverPage"/>
              <w:spacing w:after="0"/>
              <w:rPr>
                <w:b/>
                <w:i/>
                <w:noProof/>
                <w:sz w:val="8"/>
                <w:szCs w:val="8"/>
              </w:rPr>
            </w:pPr>
          </w:p>
        </w:tc>
        <w:tc>
          <w:tcPr>
            <w:tcW w:w="1986" w:type="dxa"/>
            <w:gridSpan w:val="4"/>
          </w:tcPr>
          <w:p w14:paraId="4184C85B" w14:textId="77777777" w:rsidR="00311068" w:rsidRDefault="00311068" w:rsidP="00440CC8">
            <w:pPr>
              <w:pStyle w:val="CRCoverPage"/>
              <w:spacing w:after="0"/>
              <w:rPr>
                <w:noProof/>
                <w:sz w:val="8"/>
                <w:szCs w:val="8"/>
              </w:rPr>
            </w:pPr>
          </w:p>
        </w:tc>
        <w:tc>
          <w:tcPr>
            <w:tcW w:w="2267" w:type="dxa"/>
            <w:gridSpan w:val="2"/>
          </w:tcPr>
          <w:p w14:paraId="1E072D11" w14:textId="77777777" w:rsidR="00311068" w:rsidRDefault="00311068" w:rsidP="00440CC8">
            <w:pPr>
              <w:pStyle w:val="CRCoverPage"/>
              <w:spacing w:after="0"/>
              <w:rPr>
                <w:noProof/>
                <w:sz w:val="8"/>
                <w:szCs w:val="8"/>
              </w:rPr>
            </w:pPr>
          </w:p>
        </w:tc>
        <w:tc>
          <w:tcPr>
            <w:tcW w:w="1417" w:type="dxa"/>
            <w:gridSpan w:val="3"/>
          </w:tcPr>
          <w:p w14:paraId="1458AF22" w14:textId="77777777" w:rsidR="00311068" w:rsidRDefault="00311068" w:rsidP="00440CC8">
            <w:pPr>
              <w:pStyle w:val="CRCoverPage"/>
              <w:spacing w:after="0"/>
              <w:rPr>
                <w:noProof/>
                <w:sz w:val="8"/>
                <w:szCs w:val="8"/>
              </w:rPr>
            </w:pPr>
          </w:p>
        </w:tc>
        <w:tc>
          <w:tcPr>
            <w:tcW w:w="2127" w:type="dxa"/>
            <w:tcBorders>
              <w:right w:val="single" w:sz="4" w:space="0" w:color="auto"/>
            </w:tcBorders>
          </w:tcPr>
          <w:p w14:paraId="2943698B" w14:textId="77777777" w:rsidR="00311068" w:rsidRDefault="00311068" w:rsidP="00440CC8">
            <w:pPr>
              <w:pStyle w:val="CRCoverPage"/>
              <w:spacing w:after="0"/>
              <w:rPr>
                <w:noProof/>
                <w:sz w:val="8"/>
                <w:szCs w:val="8"/>
              </w:rPr>
            </w:pPr>
          </w:p>
        </w:tc>
      </w:tr>
      <w:tr w:rsidR="00311068" w14:paraId="55C84901" w14:textId="77777777" w:rsidTr="00440CC8">
        <w:trPr>
          <w:cantSplit/>
        </w:trPr>
        <w:tc>
          <w:tcPr>
            <w:tcW w:w="1843" w:type="dxa"/>
            <w:tcBorders>
              <w:left w:val="single" w:sz="4" w:space="0" w:color="auto"/>
            </w:tcBorders>
          </w:tcPr>
          <w:p w14:paraId="763DABB0" w14:textId="77777777" w:rsidR="00311068" w:rsidRDefault="00311068" w:rsidP="00440CC8">
            <w:pPr>
              <w:pStyle w:val="CRCoverPage"/>
              <w:tabs>
                <w:tab w:val="right" w:pos="1759"/>
              </w:tabs>
              <w:spacing w:after="0"/>
              <w:rPr>
                <w:b/>
                <w:i/>
                <w:noProof/>
              </w:rPr>
            </w:pPr>
            <w:r>
              <w:rPr>
                <w:b/>
                <w:i/>
                <w:noProof/>
              </w:rPr>
              <w:t>Category:</w:t>
            </w:r>
          </w:p>
        </w:tc>
        <w:tc>
          <w:tcPr>
            <w:tcW w:w="851" w:type="dxa"/>
            <w:shd w:val="pct30" w:color="FFFF00" w:fill="auto"/>
          </w:tcPr>
          <w:p w14:paraId="36F082BD" w14:textId="40496D69" w:rsidR="00311068" w:rsidRDefault="00092D4B" w:rsidP="00440CC8">
            <w:pPr>
              <w:pStyle w:val="CRCoverPage"/>
              <w:spacing w:after="0"/>
              <w:ind w:left="100" w:right="-609"/>
              <w:rPr>
                <w:b/>
                <w:noProof/>
              </w:rPr>
            </w:pPr>
            <w:r>
              <w:rPr>
                <w:b/>
                <w:noProof/>
              </w:rPr>
              <w:t>F</w:t>
            </w:r>
          </w:p>
        </w:tc>
        <w:tc>
          <w:tcPr>
            <w:tcW w:w="3402" w:type="dxa"/>
            <w:gridSpan w:val="5"/>
            <w:tcBorders>
              <w:left w:val="nil"/>
            </w:tcBorders>
          </w:tcPr>
          <w:p w14:paraId="43D4539E" w14:textId="77777777" w:rsidR="00311068" w:rsidRDefault="00311068" w:rsidP="00440CC8">
            <w:pPr>
              <w:pStyle w:val="CRCoverPage"/>
              <w:spacing w:after="0"/>
              <w:rPr>
                <w:noProof/>
              </w:rPr>
            </w:pPr>
          </w:p>
        </w:tc>
        <w:tc>
          <w:tcPr>
            <w:tcW w:w="1417" w:type="dxa"/>
            <w:gridSpan w:val="3"/>
            <w:tcBorders>
              <w:left w:val="nil"/>
            </w:tcBorders>
          </w:tcPr>
          <w:p w14:paraId="4398AEC3" w14:textId="77777777" w:rsidR="00311068" w:rsidRDefault="00311068" w:rsidP="00440C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54AED" w14:textId="77777777" w:rsidR="00311068" w:rsidRDefault="00CF3298" w:rsidP="00440CC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1068">
              <w:rPr>
                <w:noProof/>
              </w:rPr>
              <w:t>Rel-17</w:t>
            </w:r>
            <w:r>
              <w:rPr>
                <w:noProof/>
              </w:rPr>
              <w:fldChar w:fldCharType="end"/>
            </w:r>
          </w:p>
        </w:tc>
      </w:tr>
      <w:tr w:rsidR="00311068" w14:paraId="50B5D9CD" w14:textId="77777777" w:rsidTr="00440CC8">
        <w:tc>
          <w:tcPr>
            <w:tcW w:w="1843" w:type="dxa"/>
            <w:tcBorders>
              <w:left w:val="single" w:sz="4" w:space="0" w:color="auto"/>
              <w:bottom w:val="single" w:sz="4" w:space="0" w:color="auto"/>
            </w:tcBorders>
          </w:tcPr>
          <w:p w14:paraId="7FA57C35" w14:textId="77777777" w:rsidR="00311068" w:rsidRDefault="00311068" w:rsidP="00440CC8">
            <w:pPr>
              <w:pStyle w:val="CRCoverPage"/>
              <w:spacing w:after="0"/>
              <w:rPr>
                <w:b/>
                <w:i/>
                <w:noProof/>
              </w:rPr>
            </w:pPr>
          </w:p>
        </w:tc>
        <w:tc>
          <w:tcPr>
            <w:tcW w:w="4677" w:type="dxa"/>
            <w:gridSpan w:val="8"/>
            <w:tcBorders>
              <w:bottom w:val="single" w:sz="4" w:space="0" w:color="auto"/>
            </w:tcBorders>
          </w:tcPr>
          <w:p w14:paraId="0A9AFD16" w14:textId="77777777" w:rsidR="00311068" w:rsidRDefault="00311068" w:rsidP="00440C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EBE3F8" w14:textId="77777777" w:rsidR="00311068" w:rsidRDefault="00311068" w:rsidP="00440CC8">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52959D06" w14:textId="70865E6C" w:rsidR="00311068" w:rsidRPr="007C2097" w:rsidRDefault="00311068" w:rsidP="00F710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C36F0">
              <w:rPr>
                <w:i/>
                <w:noProof/>
                <w:sz w:val="18"/>
              </w:rPr>
              <w:t xml:space="preserve"> </w:t>
            </w:r>
            <w:r w:rsidR="00CC36F0">
              <w:rPr>
                <w:i/>
                <w:noProof/>
                <w:sz w:val="18"/>
              </w:rPr>
              <w:br/>
              <w:t>Rel-19</w:t>
            </w:r>
            <w:r w:rsidR="00CC36F0">
              <w:rPr>
                <w:i/>
                <w:noProof/>
                <w:sz w:val="18"/>
              </w:rPr>
              <w:tab/>
              <w:t>(Release 19)</w:t>
            </w:r>
          </w:p>
        </w:tc>
      </w:tr>
      <w:tr w:rsidR="00311068" w14:paraId="3CAB3E31" w14:textId="77777777" w:rsidTr="00440CC8">
        <w:tc>
          <w:tcPr>
            <w:tcW w:w="1843" w:type="dxa"/>
          </w:tcPr>
          <w:p w14:paraId="6B717984" w14:textId="77777777" w:rsidR="00311068" w:rsidRDefault="00311068" w:rsidP="00440CC8">
            <w:pPr>
              <w:pStyle w:val="CRCoverPage"/>
              <w:spacing w:after="0"/>
              <w:rPr>
                <w:b/>
                <w:i/>
                <w:noProof/>
                <w:sz w:val="8"/>
                <w:szCs w:val="8"/>
              </w:rPr>
            </w:pPr>
          </w:p>
        </w:tc>
        <w:tc>
          <w:tcPr>
            <w:tcW w:w="7797" w:type="dxa"/>
            <w:gridSpan w:val="10"/>
          </w:tcPr>
          <w:p w14:paraId="7B4FBA4E" w14:textId="77777777" w:rsidR="00311068" w:rsidRDefault="00311068" w:rsidP="00440CC8">
            <w:pPr>
              <w:pStyle w:val="CRCoverPage"/>
              <w:spacing w:after="0"/>
              <w:rPr>
                <w:noProof/>
                <w:sz w:val="8"/>
                <w:szCs w:val="8"/>
              </w:rPr>
            </w:pPr>
          </w:p>
        </w:tc>
      </w:tr>
      <w:tr w:rsidR="00311068" w14:paraId="503B966D" w14:textId="77777777" w:rsidTr="00440CC8">
        <w:tc>
          <w:tcPr>
            <w:tcW w:w="2694" w:type="dxa"/>
            <w:gridSpan w:val="2"/>
            <w:tcBorders>
              <w:top w:val="single" w:sz="4" w:space="0" w:color="auto"/>
              <w:left w:val="single" w:sz="4" w:space="0" w:color="auto"/>
            </w:tcBorders>
          </w:tcPr>
          <w:p w14:paraId="107DC162" w14:textId="77777777" w:rsidR="00311068" w:rsidRDefault="00311068" w:rsidP="00440C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221B7C" w14:textId="1817EBFA" w:rsidR="00865167" w:rsidRPr="00865167" w:rsidRDefault="00865167" w:rsidP="00865167">
            <w:pPr>
              <w:pStyle w:val="CRCoverPage"/>
              <w:spacing w:after="0"/>
              <w:rPr>
                <w:rFonts w:eastAsia="等线"/>
                <w:noProof/>
                <w:lang w:eastAsia="zh-CN"/>
              </w:rPr>
            </w:pPr>
            <w:r>
              <w:rPr>
                <w:rFonts w:eastAsia="等线" w:hint="eastAsia"/>
                <w:noProof/>
                <w:lang w:eastAsia="zh-CN"/>
              </w:rPr>
              <w:t>T</w:t>
            </w:r>
            <w:r>
              <w:rPr>
                <w:rFonts w:eastAsia="等线"/>
                <w:noProof/>
                <w:lang w:eastAsia="zh-CN"/>
              </w:rPr>
              <w:t>his CR implements the propoals in docume</w:t>
            </w:r>
            <w:r w:rsidRPr="007F0EF0">
              <w:rPr>
                <w:rFonts w:eastAsia="等线"/>
                <w:noProof/>
                <w:lang w:eastAsia="zh-CN"/>
              </w:rPr>
              <w:t>nt R4-23</w:t>
            </w:r>
            <w:r w:rsidR="007F0EF0" w:rsidRPr="007F0EF0">
              <w:rPr>
                <w:rFonts w:eastAsia="等线"/>
                <w:noProof/>
                <w:lang w:eastAsia="zh-CN"/>
              </w:rPr>
              <w:t>07208</w:t>
            </w:r>
            <w:r w:rsidRPr="007F0EF0">
              <w:rPr>
                <w:rFonts w:eastAsia="等线"/>
                <w:noProof/>
                <w:lang w:eastAsia="zh-CN"/>
              </w:rPr>
              <w:t>.</w:t>
            </w:r>
          </w:p>
          <w:p w14:paraId="0046BC9C" w14:textId="1649E81D" w:rsidR="00E40A79" w:rsidRDefault="00B16C2E" w:rsidP="00865167">
            <w:pPr>
              <w:pStyle w:val="CRCoverPage"/>
              <w:numPr>
                <w:ilvl w:val="0"/>
                <w:numId w:val="24"/>
              </w:numPr>
              <w:spacing w:after="0"/>
              <w:rPr>
                <w:noProof/>
              </w:rPr>
            </w:pPr>
            <w:r>
              <w:rPr>
                <w:noProof/>
              </w:rPr>
              <w:t>Single antenna port transmission is based on precoding matrix W=1 only in 6.2D. The same clarification is needed in other sections.</w:t>
            </w:r>
          </w:p>
          <w:p w14:paraId="0852CE46" w14:textId="6A3B8BFC" w:rsidR="00E40A79" w:rsidRDefault="00B16C2E" w:rsidP="00E40A79">
            <w:pPr>
              <w:pStyle w:val="CRCoverPage"/>
              <w:numPr>
                <w:ilvl w:val="0"/>
                <w:numId w:val="24"/>
              </w:numPr>
              <w:spacing w:after="0"/>
              <w:rPr>
                <w:noProof/>
              </w:rPr>
            </w:pPr>
            <w:r>
              <w:rPr>
                <w:noProof/>
              </w:rPr>
              <w:t>In UL-MIMO test cases, single carrrier requirements in 6.3, 6.4 and 6.5 are refered to for single carrier transmission, which is not accurate for UEs supporting T</w:t>
            </w:r>
            <w:bookmarkStart w:id="1" w:name="_GoBack"/>
            <w:bookmarkEnd w:id="1"/>
            <w:r>
              <w:rPr>
                <w:noProof/>
              </w:rPr>
              <w:t>xD. 6.3G, 6.4G and 6.5G shall also be mentioned.</w:t>
            </w:r>
          </w:p>
          <w:p w14:paraId="43708F70" w14:textId="2C438CE9" w:rsidR="00E40A79" w:rsidRDefault="00B16C2E" w:rsidP="00495808">
            <w:pPr>
              <w:pStyle w:val="CRCoverPage"/>
              <w:numPr>
                <w:ilvl w:val="0"/>
                <w:numId w:val="24"/>
              </w:numPr>
              <w:spacing w:after="0"/>
              <w:rPr>
                <w:noProof/>
              </w:rPr>
            </w:pPr>
            <w:r>
              <w:rPr>
                <w:noProof/>
              </w:rPr>
              <w:t>For UEs supporting UL-MIMO, the power measurement is clearly specified as sum of both antennas. The same description is also needed for UEs supporting ULFPTx.</w:t>
            </w:r>
            <w:r w:rsidR="00E40A79">
              <w:rPr>
                <w:noProof/>
              </w:rPr>
              <w:t>.</w:t>
            </w:r>
          </w:p>
        </w:tc>
      </w:tr>
      <w:tr w:rsidR="00311068" w14:paraId="2E0161AC" w14:textId="77777777" w:rsidTr="00440CC8">
        <w:tc>
          <w:tcPr>
            <w:tcW w:w="2694" w:type="dxa"/>
            <w:gridSpan w:val="2"/>
            <w:tcBorders>
              <w:left w:val="single" w:sz="4" w:space="0" w:color="auto"/>
            </w:tcBorders>
          </w:tcPr>
          <w:p w14:paraId="1906AC2A"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3007958F" w14:textId="77777777" w:rsidR="00311068" w:rsidRDefault="00311068" w:rsidP="00440CC8">
            <w:pPr>
              <w:pStyle w:val="CRCoverPage"/>
              <w:spacing w:after="0"/>
              <w:rPr>
                <w:noProof/>
                <w:sz w:val="8"/>
                <w:szCs w:val="8"/>
              </w:rPr>
            </w:pPr>
          </w:p>
        </w:tc>
      </w:tr>
      <w:tr w:rsidR="00311068" w14:paraId="733E5448" w14:textId="77777777" w:rsidTr="00440CC8">
        <w:tc>
          <w:tcPr>
            <w:tcW w:w="2694" w:type="dxa"/>
            <w:gridSpan w:val="2"/>
            <w:tcBorders>
              <w:left w:val="single" w:sz="4" w:space="0" w:color="auto"/>
            </w:tcBorders>
          </w:tcPr>
          <w:p w14:paraId="060CCB58" w14:textId="77777777" w:rsidR="00311068" w:rsidRDefault="00311068" w:rsidP="00440C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30067B" w14:textId="0CFDE5D8" w:rsidR="00B16C2E" w:rsidRDefault="00B16C2E" w:rsidP="00B16C2E">
            <w:pPr>
              <w:pStyle w:val="CRCoverPage"/>
              <w:numPr>
                <w:ilvl w:val="0"/>
                <w:numId w:val="25"/>
              </w:numPr>
              <w:spacing w:after="0"/>
              <w:rPr>
                <w:noProof/>
              </w:rPr>
            </w:pPr>
            <w:r>
              <w:rPr>
                <w:noProof/>
              </w:rPr>
              <w:t>Clarifying single antenna port transmission is based on precoding matrix W=1 in 6.3D, 6.4D and 6.5D.</w:t>
            </w:r>
          </w:p>
          <w:p w14:paraId="64755939" w14:textId="0367353D" w:rsidR="00B16C2E" w:rsidRDefault="00B16C2E" w:rsidP="00B16C2E">
            <w:pPr>
              <w:pStyle w:val="CRCoverPage"/>
              <w:numPr>
                <w:ilvl w:val="0"/>
                <w:numId w:val="25"/>
              </w:numPr>
              <w:spacing w:after="0"/>
              <w:rPr>
                <w:noProof/>
              </w:rPr>
            </w:pPr>
            <w:r>
              <w:rPr>
                <w:noProof/>
              </w:rPr>
              <w:t>Clarifying requirements in 6.3G, 6.4G and 6.5G shall apply for single antenna port transmission if UE supports TxD.</w:t>
            </w:r>
          </w:p>
          <w:p w14:paraId="33E1A9DD" w14:textId="168D14E5" w:rsidR="00D26DB9" w:rsidRDefault="00B16C2E" w:rsidP="00B16C2E">
            <w:pPr>
              <w:pStyle w:val="CRCoverPage"/>
              <w:numPr>
                <w:ilvl w:val="0"/>
                <w:numId w:val="25"/>
              </w:numPr>
              <w:spacing w:after="0"/>
              <w:rPr>
                <w:noProof/>
              </w:rPr>
            </w:pPr>
            <w:r>
              <w:rPr>
                <w:noProof/>
              </w:rPr>
              <w:t>Clarifying requirements of ULFPTx with PUSCH configuration in Table 6.2D.1-3 are measured as sum of both antenna connectors.</w:t>
            </w:r>
          </w:p>
        </w:tc>
      </w:tr>
      <w:tr w:rsidR="00311068" w14:paraId="0B59154D" w14:textId="77777777" w:rsidTr="00440CC8">
        <w:tc>
          <w:tcPr>
            <w:tcW w:w="2694" w:type="dxa"/>
            <w:gridSpan w:val="2"/>
            <w:tcBorders>
              <w:left w:val="single" w:sz="4" w:space="0" w:color="auto"/>
            </w:tcBorders>
          </w:tcPr>
          <w:p w14:paraId="3934358F"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22F77BE7" w14:textId="77777777" w:rsidR="00311068" w:rsidRDefault="00311068" w:rsidP="00440CC8">
            <w:pPr>
              <w:pStyle w:val="CRCoverPage"/>
              <w:spacing w:after="0"/>
              <w:rPr>
                <w:noProof/>
                <w:sz w:val="8"/>
                <w:szCs w:val="8"/>
              </w:rPr>
            </w:pPr>
          </w:p>
        </w:tc>
      </w:tr>
      <w:tr w:rsidR="00311068" w14:paraId="3EA38E25" w14:textId="77777777" w:rsidTr="00440CC8">
        <w:tc>
          <w:tcPr>
            <w:tcW w:w="2694" w:type="dxa"/>
            <w:gridSpan w:val="2"/>
            <w:tcBorders>
              <w:left w:val="single" w:sz="4" w:space="0" w:color="auto"/>
              <w:bottom w:val="single" w:sz="4" w:space="0" w:color="auto"/>
            </w:tcBorders>
          </w:tcPr>
          <w:p w14:paraId="7392F047" w14:textId="77777777" w:rsidR="00311068" w:rsidRDefault="00311068" w:rsidP="00440C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8D4AB" w14:textId="54CC0FB6" w:rsidR="00311068" w:rsidRDefault="00E0058A" w:rsidP="00E0058A">
            <w:pPr>
              <w:pStyle w:val="CRCoverPage"/>
              <w:spacing w:after="0"/>
              <w:ind w:left="100"/>
              <w:rPr>
                <w:noProof/>
              </w:rPr>
            </w:pPr>
            <w:r>
              <w:rPr>
                <w:noProof/>
              </w:rPr>
              <w:t xml:space="preserve">Ambiguity remains in the </w:t>
            </w:r>
            <w:r w:rsidR="007C4165">
              <w:rPr>
                <w:noProof/>
              </w:rPr>
              <w:t>requirements</w:t>
            </w:r>
            <w:r>
              <w:rPr>
                <w:noProof/>
              </w:rPr>
              <w:t xml:space="preserve"> for UL-MIMO.</w:t>
            </w:r>
          </w:p>
        </w:tc>
      </w:tr>
      <w:tr w:rsidR="00311068" w14:paraId="6BEC8D33" w14:textId="77777777" w:rsidTr="00440CC8">
        <w:tc>
          <w:tcPr>
            <w:tcW w:w="2694" w:type="dxa"/>
            <w:gridSpan w:val="2"/>
          </w:tcPr>
          <w:p w14:paraId="2390FC1B" w14:textId="77777777" w:rsidR="00311068" w:rsidRDefault="00311068" w:rsidP="00440CC8">
            <w:pPr>
              <w:pStyle w:val="CRCoverPage"/>
              <w:spacing w:after="0"/>
              <w:rPr>
                <w:b/>
                <w:i/>
                <w:noProof/>
                <w:sz w:val="8"/>
                <w:szCs w:val="8"/>
              </w:rPr>
            </w:pPr>
          </w:p>
        </w:tc>
        <w:tc>
          <w:tcPr>
            <w:tcW w:w="6946" w:type="dxa"/>
            <w:gridSpan w:val="9"/>
          </w:tcPr>
          <w:p w14:paraId="0C246969" w14:textId="77777777" w:rsidR="00311068" w:rsidRDefault="00311068" w:rsidP="00440CC8">
            <w:pPr>
              <w:pStyle w:val="CRCoverPage"/>
              <w:spacing w:after="0"/>
              <w:rPr>
                <w:noProof/>
                <w:sz w:val="8"/>
                <w:szCs w:val="8"/>
              </w:rPr>
            </w:pPr>
          </w:p>
        </w:tc>
      </w:tr>
      <w:tr w:rsidR="00311068" w14:paraId="72753693" w14:textId="77777777" w:rsidTr="00440CC8">
        <w:tc>
          <w:tcPr>
            <w:tcW w:w="2694" w:type="dxa"/>
            <w:gridSpan w:val="2"/>
            <w:tcBorders>
              <w:top w:val="single" w:sz="4" w:space="0" w:color="auto"/>
              <w:left w:val="single" w:sz="4" w:space="0" w:color="auto"/>
            </w:tcBorders>
          </w:tcPr>
          <w:p w14:paraId="6CF1D63C" w14:textId="77777777" w:rsidR="00311068" w:rsidRDefault="00311068" w:rsidP="00440C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4AD9E" w14:textId="7C734CAE" w:rsidR="00311068" w:rsidRPr="008C5449" w:rsidRDefault="00E0058A" w:rsidP="004F63A4">
            <w:pPr>
              <w:pStyle w:val="CRCoverPage"/>
              <w:spacing w:after="0"/>
              <w:ind w:left="100"/>
              <w:rPr>
                <w:rFonts w:eastAsia="等线"/>
                <w:noProof/>
                <w:lang w:eastAsia="zh-CN"/>
              </w:rPr>
            </w:pPr>
            <w:r>
              <w:rPr>
                <w:rFonts w:eastAsia="等线"/>
                <w:noProof/>
                <w:lang w:eastAsia="zh-CN"/>
              </w:rPr>
              <w:t>6.2D.1, 6.2D.2, 6.2D.3, 6.2D.4,</w:t>
            </w:r>
            <w:r w:rsidR="004F63A4">
              <w:rPr>
                <w:rFonts w:eastAsia="等线"/>
                <w:noProof/>
                <w:lang w:eastAsia="zh-CN"/>
              </w:rPr>
              <w:t xml:space="preserve"> 6.2H.1.2, 6.2H.1.3,</w:t>
            </w:r>
            <w:r>
              <w:rPr>
                <w:rFonts w:eastAsia="等线"/>
                <w:noProof/>
                <w:lang w:eastAsia="zh-CN"/>
              </w:rPr>
              <w:t xml:space="preserve"> 6.3D.1, 6.3D.2, 6.3D.3, 6.3D.4, </w:t>
            </w:r>
            <w:r w:rsidR="004F63A4">
              <w:rPr>
                <w:rFonts w:eastAsia="等线"/>
                <w:noProof/>
                <w:lang w:eastAsia="zh-CN"/>
              </w:rPr>
              <w:t xml:space="preserve">6.3H.1.1, 6.3H.1.2, 6.3H.1.3, 6.3H.1.4, </w:t>
            </w:r>
            <w:r>
              <w:rPr>
                <w:rFonts w:eastAsia="等线"/>
                <w:noProof/>
                <w:lang w:eastAsia="zh-CN"/>
              </w:rPr>
              <w:t>6.4D.0, 6.4D.1, 6.4D.2,</w:t>
            </w:r>
            <w:r w:rsidR="004F63A4">
              <w:rPr>
                <w:rFonts w:eastAsia="等线"/>
                <w:noProof/>
                <w:lang w:eastAsia="zh-CN"/>
              </w:rPr>
              <w:t xml:space="preserve"> 6.4H.1.2.0, </w:t>
            </w:r>
            <w:r>
              <w:rPr>
                <w:rFonts w:eastAsia="等线"/>
                <w:noProof/>
                <w:lang w:eastAsia="zh-CN"/>
              </w:rPr>
              <w:t>6.5D.1, 6.5D.2, 6.5D.3, 6.5D.4</w:t>
            </w:r>
            <w:r w:rsidR="004F63A4">
              <w:rPr>
                <w:rFonts w:eastAsia="等线"/>
                <w:noProof/>
                <w:lang w:eastAsia="zh-CN"/>
              </w:rPr>
              <w:t>, 6.5H.1.1, 6.5H.1.2, 6.5H.1.3, 6.5H.1.4</w:t>
            </w:r>
          </w:p>
        </w:tc>
      </w:tr>
      <w:tr w:rsidR="00311068" w14:paraId="4A3653CB" w14:textId="77777777" w:rsidTr="00440CC8">
        <w:tc>
          <w:tcPr>
            <w:tcW w:w="2694" w:type="dxa"/>
            <w:gridSpan w:val="2"/>
            <w:tcBorders>
              <w:left w:val="single" w:sz="4" w:space="0" w:color="auto"/>
            </w:tcBorders>
          </w:tcPr>
          <w:p w14:paraId="15BB9DBD"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599F2AB5" w14:textId="77777777" w:rsidR="00311068" w:rsidRDefault="00311068" w:rsidP="00440CC8">
            <w:pPr>
              <w:pStyle w:val="CRCoverPage"/>
              <w:spacing w:after="0"/>
              <w:rPr>
                <w:noProof/>
                <w:sz w:val="8"/>
                <w:szCs w:val="8"/>
              </w:rPr>
            </w:pPr>
          </w:p>
        </w:tc>
      </w:tr>
      <w:tr w:rsidR="00311068" w14:paraId="5CB0CBFA" w14:textId="77777777" w:rsidTr="00440CC8">
        <w:tc>
          <w:tcPr>
            <w:tcW w:w="2694" w:type="dxa"/>
            <w:gridSpan w:val="2"/>
            <w:tcBorders>
              <w:left w:val="single" w:sz="4" w:space="0" w:color="auto"/>
            </w:tcBorders>
          </w:tcPr>
          <w:p w14:paraId="21397E1F" w14:textId="77777777" w:rsidR="00311068" w:rsidRDefault="00311068" w:rsidP="00440C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829E7" w14:textId="77777777" w:rsidR="00311068" w:rsidRDefault="00311068" w:rsidP="00440C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5711" w14:textId="77777777" w:rsidR="00311068" w:rsidRDefault="00311068" w:rsidP="00440CC8">
            <w:pPr>
              <w:pStyle w:val="CRCoverPage"/>
              <w:spacing w:after="0"/>
              <w:jc w:val="center"/>
              <w:rPr>
                <w:b/>
                <w:caps/>
                <w:noProof/>
              </w:rPr>
            </w:pPr>
            <w:r>
              <w:rPr>
                <w:b/>
                <w:caps/>
                <w:noProof/>
              </w:rPr>
              <w:t>N</w:t>
            </w:r>
          </w:p>
        </w:tc>
        <w:tc>
          <w:tcPr>
            <w:tcW w:w="2977" w:type="dxa"/>
            <w:gridSpan w:val="4"/>
          </w:tcPr>
          <w:p w14:paraId="6484D9FA" w14:textId="77777777" w:rsidR="00311068" w:rsidRDefault="00311068" w:rsidP="00440C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B2B81" w14:textId="77777777" w:rsidR="00311068" w:rsidRDefault="00311068" w:rsidP="00440CC8">
            <w:pPr>
              <w:pStyle w:val="CRCoverPage"/>
              <w:spacing w:after="0"/>
              <w:ind w:left="99"/>
              <w:rPr>
                <w:noProof/>
              </w:rPr>
            </w:pPr>
          </w:p>
        </w:tc>
      </w:tr>
      <w:tr w:rsidR="00311068" w14:paraId="1FE01B46" w14:textId="77777777" w:rsidTr="00440CC8">
        <w:tc>
          <w:tcPr>
            <w:tcW w:w="2694" w:type="dxa"/>
            <w:gridSpan w:val="2"/>
            <w:tcBorders>
              <w:left w:val="single" w:sz="4" w:space="0" w:color="auto"/>
            </w:tcBorders>
          </w:tcPr>
          <w:p w14:paraId="058E270A" w14:textId="77777777" w:rsidR="00311068" w:rsidRDefault="00311068" w:rsidP="00440C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C6FB8" w14:textId="5BF60066"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6AB73" w14:textId="55BD586C" w:rsidR="00311068" w:rsidRDefault="00311068" w:rsidP="00440CC8">
            <w:pPr>
              <w:pStyle w:val="CRCoverPage"/>
              <w:spacing w:after="0"/>
              <w:jc w:val="center"/>
              <w:rPr>
                <w:b/>
                <w:caps/>
                <w:noProof/>
              </w:rPr>
            </w:pPr>
            <w:r>
              <w:rPr>
                <w:b/>
                <w:caps/>
                <w:noProof/>
              </w:rPr>
              <w:t>X</w:t>
            </w:r>
          </w:p>
        </w:tc>
        <w:tc>
          <w:tcPr>
            <w:tcW w:w="2977" w:type="dxa"/>
            <w:gridSpan w:val="4"/>
          </w:tcPr>
          <w:p w14:paraId="477C512A" w14:textId="77777777" w:rsidR="00311068" w:rsidRDefault="00311068" w:rsidP="00440C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4291CD" w14:textId="66D241F6" w:rsidR="00311068" w:rsidRDefault="00311068" w:rsidP="00440CC8">
            <w:pPr>
              <w:pStyle w:val="CRCoverPage"/>
              <w:spacing w:after="0"/>
              <w:ind w:left="99"/>
              <w:rPr>
                <w:noProof/>
              </w:rPr>
            </w:pPr>
            <w:r>
              <w:rPr>
                <w:noProof/>
              </w:rPr>
              <w:t>TS/TR ... CR ...</w:t>
            </w:r>
          </w:p>
        </w:tc>
      </w:tr>
      <w:tr w:rsidR="00311068" w14:paraId="5EBD2CD6" w14:textId="77777777" w:rsidTr="00440CC8">
        <w:tc>
          <w:tcPr>
            <w:tcW w:w="2694" w:type="dxa"/>
            <w:gridSpan w:val="2"/>
            <w:tcBorders>
              <w:left w:val="single" w:sz="4" w:space="0" w:color="auto"/>
            </w:tcBorders>
          </w:tcPr>
          <w:p w14:paraId="73830FF0" w14:textId="77777777" w:rsidR="00311068" w:rsidRDefault="00311068" w:rsidP="00440C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75D48" w14:textId="6F858072"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246A1" w14:textId="6F9D84D4" w:rsidR="00311068" w:rsidRDefault="00D26DB9" w:rsidP="00440CC8">
            <w:pPr>
              <w:pStyle w:val="CRCoverPage"/>
              <w:spacing w:after="0"/>
              <w:jc w:val="center"/>
              <w:rPr>
                <w:b/>
                <w:caps/>
                <w:noProof/>
              </w:rPr>
            </w:pPr>
            <w:r>
              <w:rPr>
                <w:b/>
                <w:caps/>
                <w:noProof/>
              </w:rPr>
              <w:t>X</w:t>
            </w:r>
          </w:p>
        </w:tc>
        <w:tc>
          <w:tcPr>
            <w:tcW w:w="2977" w:type="dxa"/>
            <w:gridSpan w:val="4"/>
          </w:tcPr>
          <w:p w14:paraId="7DAC8685" w14:textId="77777777" w:rsidR="00311068" w:rsidRDefault="00311068" w:rsidP="00440C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19C11" w14:textId="1EC44E21" w:rsidR="00311068" w:rsidRDefault="00311068" w:rsidP="00440CC8">
            <w:pPr>
              <w:pStyle w:val="CRCoverPage"/>
              <w:spacing w:after="0"/>
              <w:ind w:left="99"/>
              <w:rPr>
                <w:noProof/>
              </w:rPr>
            </w:pPr>
            <w:r>
              <w:rPr>
                <w:noProof/>
              </w:rPr>
              <w:t>TS</w:t>
            </w:r>
            <w:r w:rsidR="00D26DB9">
              <w:rPr>
                <w:noProof/>
              </w:rPr>
              <w:t>/TR ... CR ...</w:t>
            </w:r>
          </w:p>
        </w:tc>
      </w:tr>
      <w:tr w:rsidR="00311068" w14:paraId="3605C1EF" w14:textId="77777777" w:rsidTr="00440CC8">
        <w:tc>
          <w:tcPr>
            <w:tcW w:w="2694" w:type="dxa"/>
            <w:gridSpan w:val="2"/>
            <w:tcBorders>
              <w:left w:val="single" w:sz="4" w:space="0" w:color="auto"/>
            </w:tcBorders>
          </w:tcPr>
          <w:p w14:paraId="1A6E06D4" w14:textId="77777777" w:rsidR="00311068" w:rsidRDefault="00311068" w:rsidP="00440C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8BAE0" w14:textId="77777777"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5DE46" w14:textId="77777777" w:rsidR="00311068" w:rsidRDefault="00311068" w:rsidP="00440CC8">
            <w:pPr>
              <w:pStyle w:val="CRCoverPage"/>
              <w:spacing w:after="0"/>
              <w:jc w:val="center"/>
              <w:rPr>
                <w:b/>
                <w:caps/>
                <w:noProof/>
              </w:rPr>
            </w:pPr>
            <w:r>
              <w:rPr>
                <w:b/>
                <w:caps/>
                <w:noProof/>
              </w:rPr>
              <w:t>X</w:t>
            </w:r>
          </w:p>
        </w:tc>
        <w:tc>
          <w:tcPr>
            <w:tcW w:w="2977" w:type="dxa"/>
            <w:gridSpan w:val="4"/>
          </w:tcPr>
          <w:p w14:paraId="725CCE10" w14:textId="77777777" w:rsidR="00311068" w:rsidRDefault="00311068" w:rsidP="00440C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5A2336" w14:textId="77777777" w:rsidR="00311068" w:rsidRDefault="00311068" w:rsidP="00440CC8">
            <w:pPr>
              <w:pStyle w:val="CRCoverPage"/>
              <w:spacing w:after="0"/>
              <w:ind w:left="99"/>
              <w:rPr>
                <w:noProof/>
              </w:rPr>
            </w:pPr>
            <w:r>
              <w:rPr>
                <w:noProof/>
              </w:rPr>
              <w:t xml:space="preserve">TS/TR ... CR ... </w:t>
            </w:r>
          </w:p>
        </w:tc>
      </w:tr>
      <w:tr w:rsidR="00311068" w14:paraId="73F4DCB7" w14:textId="77777777" w:rsidTr="00440CC8">
        <w:tc>
          <w:tcPr>
            <w:tcW w:w="2694" w:type="dxa"/>
            <w:gridSpan w:val="2"/>
            <w:tcBorders>
              <w:left w:val="single" w:sz="4" w:space="0" w:color="auto"/>
            </w:tcBorders>
          </w:tcPr>
          <w:p w14:paraId="15EDB648" w14:textId="77777777" w:rsidR="00311068" w:rsidRDefault="00311068" w:rsidP="00440CC8">
            <w:pPr>
              <w:pStyle w:val="CRCoverPage"/>
              <w:spacing w:after="0"/>
              <w:rPr>
                <w:b/>
                <w:i/>
                <w:noProof/>
              </w:rPr>
            </w:pPr>
          </w:p>
        </w:tc>
        <w:tc>
          <w:tcPr>
            <w:tcW w:w="6946" w:type="dxa"/>
            <w:gridSpan w:val="9"/>
            <w:tcBorders>
              <w:right w:val="single" w:sz="4" w:space="0" w:color="auto"/>
            </w:tcBorders>
          </w:tcPr>
          <w:p w14:paraId="5B76B46F" w14:textId="77777777" w:rsidR="00311068" w:rsidRDefault="00311068" w:rsidP="00440CC8">
            <w:pPr>
              <w:pStyle w:val="CRCoverPage"/>
              <w:spacing w:after="0"/>
              <w:rPr>
                <w:noProof/>
              </w:rPr>
            </w:pPr>
          </w:p>
        </w:tc>
      </w:tr>
      <w:tr w:rsidR="00311068" w14:paraId="0BFE0319" w14:textId="77777777" w:rsidTr="00440CC8">
        <w:tc>
          <w:tcPr>
            <w:tcW w:w="2694" w:type="dxa"/>
            <w:gridSpan w:val="2"/>
            <w:tcBorders>
              <w:left w:val="single" w:sz="4" w:space="0" w:color="auto"/>
              <w:bottom w:val="single" w:sz="4" w:space="0" w:color="auto"/>
            </w:tcBorders>
          </w:tcPr>
          <w:p w14:paraId="13C442E2" w14:textId="77777777" w:rsidR="00311068" w:rsidRDefault="00311068" w:rsidP="00440C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88E1" w14:textId="77777777" w:rsidR="00311068" w:rsidRDefault="00311068" w:rsidP="00440CC8">
            <w:pPr>
              <w:pStyle w:val="CRCoverPage"/>
              <w:spacing w:after="0"/>
              <w:ind w:left="100"/>
              <w:rPr>
                <w:noProof/>
              </w:rPr>
            </w:pPr>
          </w:p>
        </w:tc>
      </w:tr>
      <w:tr w:rsidR="00311068" w:rsidRPr="008863B9" w14:paraId="21835907" w14:textId="77777777" w:rsidTr="00311068">
        <w:tc>
          <w:tcPr>
            <w:tcW w:w="2694" w:type="dxa"/>
            <w:gridSpan w:val="2"/>
            <w:tcBorders>
              <w:top w:val="single" w:sz="4" w:space="0" w:color="auto"/>
              <w:bottom w:val="single" w:sz="4" w:space="0" w:color="auto"/>
            </w:tcBorders>
          </w:tcPr>
          <w:p w14:paraId="2AC9842A" w14:textId="77777777" w:rsidR="00311068" w:rsidRPr="008863B9" w:rsidRDefault="00311068" w:rsidP="00440C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E00DF0" w14:textId="77777777" w:rsidR="00311068" w:rsidRPr="008863B9" w:rsidRDefault="00311068" w:rsidP="00440CC8">
            <w:pPr>
              <w:pStyle w:val="CRCoverPage"/>
              <w:spacing w:after="0"/>
              <w:ind w:left="100"/>
              <w:rPr>
                <w:noProof/>
                <w:sz w:val="8"/>
                <w:szCs w:val="8"/>
              </w:rPr>
            </w:pPr>
          </w:p>
        </w:tc>
      </w:tr>
      <w:tr w:rsidR="00311068" w14:paraId="6C648120" w14:textId="77777777" w:rsidTr="00440CC8">
        <w:tc>
          <w:tcPr>
            <w:tcW w:w="2694" w:type="dxa"/>
            <w:gridSpan w:val="2"/>
            <w:tcBorders>
              <w:top w:val="single" w:sz="4" w:space="0" w:color="auto"/>
              <w:left w:val="single" w:sz="4" w:space="0" w:color="auto"/>
              <w:bottom w:val="single" w:sz="4" w:space="0" w:color="auto"/>
            </w:tcBorders>
          </w:tcPr>
          <w:p w14:paraId="46FB14CB" w14:textId="77777777" w:rsidR="00311068" w:rsidRDefault="00311068" w:rsidP="00440C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992E1" w14:textId="77777777" w:rsidR="00311068" w:rsidRDefault="00311068" w:rsidP="00440CC8">
            <w:pPr>
              <w:pStyle w:val="CRCoverPage"/>
              <w:spacing w:after="0"/>
              <w:ind w:left="100"/>
              <w:rPr>
                <w:noProof/>
              </w:rPr>
            </w:pPr>
          </w:p>
        </w:tc>
      </w:tr>
    </w:tbl>
    <w:p w14:paraId="66BA9C16" w14:textId="77777777" w:rsidR="00311068" w:rsidRDefault="00311068" w:rsidP="00311068">
      <w:pPr>
        <w:pStyle w:val="CRCoverPage"/>
        <w:spacing w:after="0"/>
        <w:rPr>
          <w:noProof/>
          <w:sz w:val="8"/>
          <w:szCs w:val="8"/>
        </w:rPr>
      </w:pPr>
    </w:p>
    <w:p w14:paraId="7E65B2D4" w14:textId="77777777" w:rsidR="003D7DE9" w:rsidRDefault="003D7DE9" w:rsidP="003D7DE9">
      <w:pPr>
        <w:rPr>
          <w:noProof/>
        </w:rPr>
        <w:sectPr w:rsidR="003D7DE9">
          <w:headerReference w:type="even" r:id="rId12"/>
          <w:footnotePr>
            <w:numRestart w:val="eachSect"/>
          </w:footnotePr>
          <w:pgSz w:w="11907" w:h="16840" w:code="9"/>
          <w:pgMar w:top="1418" w:right="1134" w:bottom="1134" w:left="1134" w:header="680" w:footer="567" w:gutter="0"/>
          <w:cols w:space="720"/>
        </w:sectPr>
      </w:pPr>
    </w:p>
    <w:p w14:paraId="1E8A645B" w14:textId="77777777" w:rsidR="003D7DE9" w:rsidRDefault="003D7DE9" w:rsidP="003D7DE9">
      <w:pPr>
        <w:rPr>
          <w:noProof/>
        </w:rPr>
      </w:pPr>
    </w:p>
    <w:p w14:paraId="7996508D" w14:textId="77777777" w:rsidR="00F95FC4" w:rsidRDefault="00F95FC4" w:rsidP="00F95FC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391DB51" w14:textId="726BF352" w:rsidR="001C1EB4" w:rsidRDefault="001C1EB4" w:rsidP="001C1EB4">
      <w:pPr>
        <w:rPr>
          <w:lang w:eastAsia="zh-CN"/>
        </w:rPr>
      </w:pPr>
    </w:p>
    <w:p w14:paraId="71655A9A" w14:textId="77777777" w:rsidR="003E7471" w:rsidRPr="00A1115A" w:rsidRDefault="003E7471" w:rsidP="003E7471">
      <w:pPr>
        <w:pStyle w:val="2"/>
      </w:pPr>
      <w:bookmarkStart w:id="2" w:name="_Toc21344281"/>
      <w:bookmarkStart w:id="3" w:name="_Toc29801767"/>
      <w:bookmarkStart w:id="4" w:name="_Toc29802191"/>
      <w:bookmarkStart w:id="5" w:name="_Toc29802816"/>
      <w:bookmarkStart w:id="6" w:name="_Toc36107558"/>
      <w:bookmarkStart w:id="7" w:name="_Toc37251324"/>
      <w:bookmarkStart w:id="8" w:name="_Toc45888139"/>
      <w:bookmarkStart w:id="9" w:name="_Toc45888738"/>
      <w:bookmarkStart w:id="10" w:name="_Toc61367383"/>
      <w:bookmarkStart w:id="11" w:name="_Toc61372766"/>
      <w:bookmarkStart w:id="12" w:name="_Toc68230707"/>
      <w:bookmarkStart w:id="13" w:name="_Toc69084120"/>
      <w:bookmarkStart w:id="14" w:name="_Toc75467130"/>
      <w:bookmarkStart w:id="15" w:name="_Toc76509152"/>
      <w:bookmarkStart w:id="16" w:name="_Toc76718142"/>
      <w:bookmarkStart w:id="17" w:name="_Toc83580452"/>
      <w:bookmarkStart w:id="18" w:name="_Toc84404961"/>
      <w:bookmarkStart w:id="19" w:name="_Toc84413570"/>
      <w:r w:rsidRPr="00A1115A">
        <w:t>6.2</w:t>
      </w:r>
      <w:r w:rsidRPr="00A1115A">
        <w:rPr>
          <w:rFonts w:hint="eastAsia"/>
        </w:rPr>
        <w:t>D</w:t>
      </w:r>
      <w:r w:rsidRPr="00A1115A">
        <w:tab/>
        <w:t xml:space="preserve">Transmitter power for </w:t>
      </w:r>
      <w:r w:rsidRPr="00A1115A">
        <w:rPr>
          <w:rFonts w:hint="eastAsia"/>
        </w:rPr>
        <w:t>UL MIMO</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851C459" w14:textId="77777777" w:rsidR="003E7471" w:rsidRPr="00A1115A" w:rsidRDefault="003E7471" w:rsidP="003E7471">
      <w:pPr>
        <w:pStyle w:val="30"/>
        <w:rPr>
          <w:lang w:eastAsia="zh-CN"/>
        </w:rPr>
      </w:pPr>
      <w:bookmarkStart w:id="20" w:name="_Toc21344282"/>
      <w:bookmarkStart w:id="21" w:name="_Toc29801768"/>
      <w:bookmarkStart w:id="22" w:name="_Toc29802192"/>
      <w:bookmarkStart w:id="23" w:name="_Toc29802817"/>
      <w:bookmarkStart w:id="24" w:name="_Toc36107559"/>
      <w:bookmarkStart w:id="25" w:name="_Toc37251325"/>
      <w:bookmarkStart w:id="26" w:name="_Toc45888140"/>
      <w:bookmarkStart w:id="27" w:name="_Toc45888739"/>
      <w:bookmarkStart w:id="28" w:name="_Toc61367384"/>
      <w:bookmarkStart w:id="29" w:name="_Toc61372767"/>
      <w:bookmarkStart w:id="30" w:name="_Toc68230708"/>
      <w:bookmarkStart w:id="31" w:name="_Toc69084121"/>
      <w:bookmarkStart w:id="32" w:name="_Toc75467131"/>
      <w:bookmarkStart w:id="33" w:name="_Toc76509153"/>
      <w:bookmarkStart w:id="34" w:name="_Toc76718143"/>
      <w:bookmarkStart w:id="35" w:name="_Toc83580453"/>
      <w:bookmarkStart w:id="36" w:name="_Toc84404962"/>
      <w:bookmarkStart w:id="37" w:name="_Toc84413571"/>
      <w:r w:rsidRPr="00A1115A">
        <w:t>6.2</w:t>
      </w:r>
      <w:r w:rsidRPr="00A1115A">
        <w:rPr>
          <w:rFonts w:hint="eastAsia"/>
          <w:lang w:eastAsia="zh-CN"/>
        </w:rPr>
        <w:t>D.1</w:t>
      </w:r>
      <w:r w:rsidRPr="00A1115A">
        <w:rPr>
          <w:lang w:eastAsia="zh-CN"/>
        </w:rPr>
        <w:tab/>
      </w:r>
      <w:r w:rsidRPr="00A1115A">
        <w:t>UE maximum output power for UL MIMO</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3E674A8" w14:textId="77777777" w:rsidR="003E7471" w:rsidRPr="00A1115A" w:rsidDel="00456EE6" w:rsidRDefault="003E7471" w:rsidP="003E7471">
      <w:r w:rsidRPr="00A1115A">
        <w:t xml:space="preserve">For UE with two transmit antenna connectors </w:t>
      </w:r>
      <w:r w:rsidRPr="00A1115A">
        <w:rPr>
          <w:rFonts w:hint="eastAsia"/>
        </w:rPr>
        <w:t>in closed-loop spatial multiplexing scheme</w:t>
      </w:r>
      <w:r w:rsidRPr="00A1115A">
        <w:t>, the maximum output power for any transmission bandwidth within the channel bandwidth is specified in Table 6.2</w:t>
      </w:r>
      <w:r w:rsidRPr="00A1115A">
        <w:rPr>
          <w:rFonts w:hint="eastAsia"/>
          <w:lang w:eastAsia="zh-CN"/>
        </w:rPr>
        <w:t>D.1</w:t>
      </w:r>
      <w:r w:rsidRPr="00A1115A">
        <w:t>-1</w:t>
      </w:r>
      <w:r w:rsidRPr="00A1115A">
        <w:rPr>
          <w:rFonts w:hint="eastAsia"/>
        </w:rPr>
        <w:t xml:space="preserve">. </w:t>
      </w:r>
      <w:r w:rsidRPr="00A1115A">
        <w:rPr>
          <w:rFonts w:hint="eastAsia"/>
          <w:lang w:eastAsia="zh-CN"/>
        </w:rPr>
        <w:t>The requirements shall be met</w:t>
      </w:r>
      <w:r w:rsidRPr="00A1115A">
        <w:rPr>
          <w:lang w:eastAsia="zh-CN"/>
        </w:rPr>
        <w:t xml:space="preserve"> </w:t>
      </w:r>
      <w:r w:rsidRPr="00A1115A">
        <w:t xml:space="preserve">with </w:t>
      </w:r>
      <w:r w:rsidRPr="00A1115A">
        <w:rPr>
          <w:lang w:eastAsia="zh-CN"/>
        </w:rPr>
        <w:t>the UL MIMO configurations specified in Table 6.2</w:t>
      </w:r>
      <w:r w:rsidRPr="00A1115A">
        <w:rPr>
          <w:rFonts w:hint="eastAsia"/>
          <w:lang w:eastAsia="zh-CN"/>
        </w:rPr>
        <w:t>D.1</w:t>
      </w:r>
      <w:r w:rsidRPr="00A1115A">
        <w:rPr>
          <w:lang w:eastAsia="zh-CN"/>
        </w:rPr>
        <w:t>-2</w:t>
      </w:r>
      <w:r w:rsidRPr="00A1115A">
        <w:rPr>
          <w:rFonts w:hint="eastAsia"/>
          <w:lang w:eastAsia="zh-CN"/>
        </w:rPr>
        <w:t xml:space="preserve">. </w:t>
      </w:r>
      <w:r w:rsidRPr="00A1115A">
        <w:rPr>
          <w:rFonts w:hint="eastAsia"/>
        </w:rPr>
        <w:t>For UE supporting UL MIMO, t</w:t>
      </w:r>
      <w:r w:rsidRPr="00A1115A">
        <w:t xml:space="preserve">he maximum output power is defined as the sum of the maximum output power from both UE antenna connectors. The period of measurement shall be at least one sub frame (1 </w:t>
      </w:r>
      <w:proofErr w:type="spellStart"/>
      <w:r w:rsidRPr="00A1115A">
        <w:t>ms</w:t>
      </w:r>
      <w:proofErr w:type="spellEnd"/>
      <w:r w:rsidRPr="00A1115A">
        <w:t>).</w:t>
      </w:r>
    </w:p>
    <w:p w14:paraId="4B162134" w14:textId="77777777" w:rsidR="003E7471" w:rsidRPr="00A1115A" w:rsidRDefault="003E7471" w:rsidP="003E7471">
      <w:pPr>
        <w:spacing w:before="240"/>
      </w:pPr>
      <w:r w:rsidRPr="00A1115A">
        <w:rPr>
          <w:rFonts w:hint="eastAsia"/>
        </w:rPr>
        <w:t>The requirements shall be met</w:t>
      </w:r>
      <w:r w:rsidRPr="00A1115A">
        <w:t xml:space="preserve"> with the UL MIMO configurations of u</w:t>
      </w:r>
      <w:r w:rsidRPr="00A1115A">
        <w:rPr>
          <w:rFonts w:hint="eastAsia"/>
        </w:rPr>
        <w:t>s</w:t>
      </w:r>
      <w:r w:rsidRPr="00A1115A">
        <w:t>ing</w:t>
      </w:r>
      <w:r w:rsidRPr="00A1115A">
        <w:rPr>
          <w:rFonts w:hint="eastAsia"/>
        </w:rPr>
        <w:t xml:space="preserve"> 2-layer UL MIMO </w:t>
      </w:r>
      <w:r>
        <w:t xml:space="preserve">codebook-based </w:t>
      </w:r>
      <w:r w:rsidRPr="00A1115A">
        <w:rPr>
          <w:rFonts w:hint="eastAsia"/>
        </w:rPr>
        <w:t xml:space="preserve">transmission </w:t>
      </w:r>
      <w:r w:rsidRPr="00A1115A">
        <w:t>with</w:t>
      </w:r>
      <w:r w:rsidRPr="00A1115A">
        <w:rPr>
          <w:rFonts w:hint="eastAsia"/>
        </w:rPr>
        <w:t xml:space="preserve"> </w:t>
      </w:r>
      <w:r>
        <w:t xml:space="preserve">precoding </w:t>
      </w:r>
      <w:proofErr w:type="gramStart"/>
      <w:r>
        <w:t xml:space="preserve">matrix </w:t>
      </w:r>
      <w:r w:rsidRPr="00A1115A">
        <w:rPr>
          <w:rFonts w:hint="eastAsia"/>
        </w:rPr>
        <w:t xml:space="preserve"> </w:t>
      </w:r>
      <w:r w:rsidRPr="00A1115A">
        <w:t>of</w:t>
      </w:r>
      <w:proofErr w:type="gramEnd"/>
      <w:r>
        <w:t xml:space="preserve"> </w:t>
      </w:r>
      <w:r w:rsidRPr="00BF543A">
        <w:rPr>
          <w:i/>
          <w:iCs/>
        </w:rPr>
        <w:t>W=</w:t>
      </w:r>
      <w:r w:rsidRPr="00A1115A">
        <w:rPr>
          <w:rFonts w:ascii="Arial" w:hAnsi="Arial"/>
          <w:noProof/>
          <w:position w:val="-26"/>
          <w:sz w:val="18"/>
          <w:lang w:val="en-US" w:eastAsia="zh-CN"/>
        </w:rPr>
        <w:drawing>
          <wp:inline distT="0" distB="0" distL="0" distR="0" wp14:anchorId="54E34AC5" wp14:editId="2EB83BA3">
            <wp:extent cx="609600" cy="390525"/>
            <wp:effectExtent l="0" t="0" r="0" b="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A1115A">
        <w:t>.</w:t>
      </w:r>
      <w:r w:rsidRPr="00A1115A">
        <w:rPr>
          <w:rFonts w:hint="eastAsia"/>
          <w:lang w:eastAsia="zh-CN"/>
        </w:rPr>
        <w:t xml:space="preserve"> </w:t>
      </w:r>
      <w:r w:rsidRPr="00A1115A">
        <w:t>DCI Format for UE configured in PUSCH transmission mode for uplink single-user MIMO shall be used.</w:t>
      </w:r>
    </w:p>
    <w:p w14:paraId="2B04AF5E" w14:textId="77777777" w:rsidR="003E7471" w:rsidRPr="00A1115A" w:rsidRDefault="003E7471" w:rsidP="003E7471">
      <w:pPr>
        <w:pStyle w:val="TH"/>
      </w:pPr>
      <w:r w:rsidRPr="00A1115A">
        <w:t>Table 6.2</w:t>
      </w:r>
      <w:r w:rsidRPr="00A1115A">
        <w:rPr>
          <w:rFonts w:hint="eastAsia"/>
          <w:lang w:eastAsia="zh-CN"/>
        </w:rPr>
        <w:t>D.1</w:t>
      </w:r>
      <w:r w:rsidRPr="00A1115A">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3E7471" w:rsidRPr="00A1115A" w14:paraId="4B47ECF2" w14:textId="77777777" w:rsidTr="008E47C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DC87D11" w14:textId="77777777" w:rsidR="003E7471" w:rsidRPr="00A1115A" w:rsidRDefault="003E7471" w:rsidP="008E47C9">
            <w:pPr>
              <w:pStyle w:val="TAH"/>
              <w:rPr>
                <w:rFonts w:cs="Arial"/>
                <w:szCs w:val="18"/>
                <w:lang w:eastAsia="ko-KR"/>
              </w:rPr>
            </w:pPr>
            <w:r w:rsidRPr="00A1115A">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3F72DFCD" w14:textId="77777777" w:rsidR="003E7471" w:rsidRPr="00A1115A" w:rsidRDefault="003E7471" w:rsidP="008E47C9">
            <w:pPr>
              <w:pStyle w:val="TAH"/>
              <w:rPr>
                <w:rFonts w:cs="Arial"/>
                <w:szCs w:val="18"/>
                <w:lang w:eastAsia="ko-KR"/>
              </w:rPr>
            </w:pPr>
            <w:r w:rsidRPr="00A1115A">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3500813B" w14:textId="77777777" w:rsidR="003E7471" w:rsidRPr="00A1115A" w:rsidRDefault="003E7471" w:rsidP="008E47C9">
            <w:pPr>
              <w:pStyle w:val="TAH"/>
              <w:rPr>
                <w:rFonts w:cs="Arial"/>
                <w:szCs w:val="18"/>
                <w:lang w:eastAsia="ko-KR"/>
              </w:rPr>
            </w:pPr>
            <w:r w:rsidRPr="00A1115A">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6F6A9264" w14:textId="77777777" w:rsidR="003E7471" w:rsidRPr="00A1115A" w:rsidRDefault="003E7471" w:rsidP="008E47C9">
            <w:pPr>
              <w:pStyle w:val="TAH"/>
              <w:rPr>
                <w:rFonts w:cs="Arial"/>
                <w:szCs w:val="18"/>
                <w:lang w:eastAsia="ko-KR"/>
              </w:rPr>
            </w:pPr>
            <w:r w:rsidRPr="00A1115A">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667EFDFD" w14:textId="77777777" w:rsidR="003E7471" w:rsidRPr="00A1115A" w:rsidRDefault="003E7471" w:rsidP="008E47C9">
            <w:pPr>
              <w:pStyle w:val="TAH"/>
              <w:rPr>
                <w:rFonts w:cs="Arial"/>
                <w:szCs w:val="18"/>
                <w:lang w:eastAsia="ko-KR"/>
              </w:rPr>
            </w:pPr>
            <w:r w:rsidRPr="00A1115A">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30E2AFE6" w14:textId="77777777" w:rsidR="003E7471" w:rsidRPr="00A1115A" w:rsidRDefault="003E7471" w:rsidP="008E47C9">
            <w:pPr>
              <w:pStyle w:val="TAH"/>
              <w:rPr>
                <w:rFonts w:cs="Arial"/>
                <w:szCs w:val="18"/>
                <w:lang w:eastAsia="ko-KR"/>
              </w:rPr>
            </w:pPr>
            <w:r w:rsidRPr="00A1115A">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0382CDFF" w14:textId="77777777" w:rsidR="003E7471" w:rsidRPr="00A1115A" w:rsidRDefault="003E7471" w:rsidP="008E47C9">
            <w:pPr>
              <w:pStyle w:val="TAH"/>
              <w:rPr>
                <w:rFonts w:cs="Arial"/>
                <w:szCs w:val="18"/>
                <w:lang w:eastAsia="ko-KR"/>
              </w:rPr>
            </w:pPr>
            <w:r w:rsidRPr="00A1115A">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4C254F08" w14:textId="77777777" w:rsidR="003E7471" w:rsidRPr="00A1115A" w:rsidRDefault="003E7471" w:rsidP="008E47C9">
            <w:pPr>
              <w:pStyle w:val="TAH"/>
              <w:rPr>
                <w:rFonts w:cs="Arial"/>
                <w:szCs w:val="18"/>
                <w:lang w:eastAsia="ko-KR"/>
              </w:rPr>
            </w:pPr>
            <w:r w:rsidRPr="00A1115A">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4E55C3DE" w14:textId="77777777" w:rsidR="003E7471" w:rsidRPr="00A1115A" w:rsidRDefault="003E7471" w:rsidP="008E47C9">
            <w:pPr>
              <w:pStyle w:val="TAH"/>
              <w:rPr>
                <w:rFonts w:cs="Arial"/>
                <w:szCs w:val="18"/>
                <w:lang w:eastAsia="ko-KR"/>
              </w:rPr>
            </w:pPr>
            <w:r w:rsidRPr="00A1115A">
              <w:rPr>
                <w:rFonts w:cs="Arial"/>
                <w:szCs w:val="18"/>
                <w:lang w:eastAsia="ko-KR"/>
              </w:rPr>
              <w:t>Tolerance (dB)</w:t>
            </w:r>
          </w:p>
        </w:tc>
      </w:tr>
      <w:tr w:rsidR="003E7471" w:rsidRPr="00A1115A" w14:paraId="3386FF68" w14:textId="77777777" w:rsidTr="008E47C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2159DCD4" w14:textId="77777777" w:rsidR="003E7471" w:rsidRPr="00A1115A" w:rsidRDefault="003E7471" w:rsidP="008E47C9">
            <w:pPr>
              <w:pStyle w:val="TAC"/>
              <w:rPr>
                <w:b/>
                <w:lang w:eastAsia="ja-JP"/>
              </w:rPr>
            </w:pPr>
            <w:r w:rsidRPr="00A1115A">
              <w:rPr>
                <w:lang w:eastAsia="ja-JP"/>
              </w:rPr>
              <w:t>n1</w:t>
            </w:r>
          </w:p>
        </w:tc>
        <w:tc>
          <w:tcPr>
            <w:tcW w:w="1008" w:type="dxa"/>
            <w:tcBorders>
              <w:top w:val="single" w:sz="4" w:space="0" w:color="auto"/>
              <w:left w:val="single" w:sz="4" w:space="0" w:color="auto"/>
              <w:bottom w:val="single" w:sz="4" w:space="0" w:color="auto"/>
              <w:right w:val="single" w:sz="4" w:space="0" w:color="auto"/>
            </w:tcBorders>
          </w:tcPr>
          <w:p w14:paraId="0F796D7C" w14:textId="77777777" w:rsidR="003E7471" w:rsidRPr="0088057E" w:rsidRDefault="003E7471" w:rsidP="008E47C9">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069F7ED" w14:textId="77777777" w:rsidR="003E7471" w:rsidRPr="0088057E" w:rsidRDefault="003E7471" w:rsidP="008E47C9">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3C591CAF" w14:textId="77777777" w:rsidR="003E7471" w:rsidRPr="0088057E" w:rsidRDefault="003E7471" w:rsidP="008E47C9">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1AE3A65" w14:textId="77777777" w:rsidR="003E7471" w:rsidRPr="0088057E" w:rsidRDefault="003E7471" w:rsidP="008E47C9">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5402FFD8" w14:textId="77777777" w:rsidR="003E7471" w:rsidRPr="0088057E" w:rsidRDefault="003E7471" w:rsidP="008E47C9">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121DE26E" w14:textId="77777777" w:rsidR="003E7471" w:rsidRPr="0088057E" w:rsidRDefault="003E7471" w:rsidP="008E47C9">
            <w:pPr>
              <w:pStyle w:val="TAC"/>
              <w:rPr>
                <w:lang w:eastAsia="ko-KR"/>
              </w:rPr>
            </w:pPr>
            <w:r w:rsidRPr="0088057E">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1F844B16" w14:textId="77777777" w:rsidR="003E7471" w:rsidRPr="0088057E" w:rsidRDefault="003E7471" w:rsidP="008E47C9">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1415C84" w14:textId="77777777" w:rsidR="003E7471" w:rsidRPr="0088057E" w:rsidRDefault="003E7471" w:rsidP="008E47C9">
            <w:pPr>
              <w:pStyle w:val="TAC"/>
              <w:rPr>
                <w:bCs/>
                <w:lang w:eastAsia="ko-KR"/>
              </w:rPr>
            </w:pPr>
          </w:p>
        </w:tc>
      </w:tr>
      <w:tr w:rsidR="003E7471" w:rsidRPr="00A1115A" w14:paraId="1824E2EC" w14:textId="77777777" w:rsidTr="008E47C9">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D010F3F" w14:textId="77777777" w:rsidR="003E7471" w:rsidRPr="00A1115A" w:rsidRDefault="003E7471" w:rsidP="008E47C9">
            <w:pPr>
              <w:pStyle w:val="TAC"/>
              <w:rPr>
                <w:b/>
                <w:lang w:eastAsia="ko-KR"/>
              </w:rPr>
            </w:pPr>
            <w:r w:rsidRPr="00A1115A">
              <w:t>n2</w:t>
            </w:r>
          </w:p>
        </w:tc>
        <w:tc>
          <w:tcPr>
            <w:tcW w:w="1008" w:type="dxa"/>
            <w:tcBorders>
              <w:top w:val="single" w:sz="4" w:space="0" w:color="auto"/>
              <w:left w:val="single" w:sz="4" w:space="0" w:color="auto"/>
              <w:bottom w:val="single" w:sz="4" w:space="0" w:color="auto"/>
              <w:right w:val="single" w:sz="4" w:space="0" w:color="auto"/>
            </w:tcBorders>
          </w:tcPr>
          <w:p w14:paraId="0CB2D542" w14:textId="77777777" w:rsidR="003E7471" w:rsidRPr="0088057E" w:rsidRDefault="003E7471" w:rsidP="008E47C9">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3ABF1A2" w14:textId="77777777" w:rsidR="003E7471" w:rsidRPr="0088057E" w:rsidRDefault="003E7471" w:rsidP="008E47C9">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3661B795" w14:textId="77777777" w:rsidR="003E7471" w:rsidRPr="0088057E" w:rsidRDefault="003E7471" w:rsidP="008E47C9">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DCC9FE6" w14:textId="77777777" w:rsidR="003E7471" w:rsidRPr="0088057E" w:rsidRDefault="003E7471" w:rsidP="008E47C9">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0E1F336B" w14:textId="77777777" w:rsidR="003E7471" w:rsidRPr="0088057E" w:rsidRDefault="003E7471" w:rsidP="008E47C9">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5E0442D2" w14:textId="77777777" w:rsidR="003E7471" w:rsidRPr="0088057E" w:rsidRDefault="003E7471" w:rsidP="008E47C9">
            <w:pPr>
              <w:pStyle w:val="TAC"/>
              <w:rPr>
                <w:lang w:eastAsia="ko-KR"/>
              </w:rPr>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64845FE8" w14:textId="77777777" w:rsidR="003E7471" w:rsidRPr="0088057E" w:rsidRDefault="003E7471" w:rsidP="008E47C9">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5603D85" w14:textId="77777777" w:rsidR="003E7471" w:rsidRPr="0088057E" w:rsidRDefault="003E7471" w:rsidP="008E47C9">
            <w:pPr>
              <w:pStyle w:val="TAC"/>
              <w:rPr>
                <w:bCs/>
                <w:lang w:eastAsia="ko-KR"/>
              </w:rPr>
            </w:pPr>
          </w:p>
        </w:tc>
      </w:tr>
      <w:tr w:rsidR="003E7471" w:rsidRPr="00A1115A" w14:paraId="7A809D88" w14:textId="77777777" w:rsidTr="008E47C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5A2235C6" w14:textId="77777777" w:rsidR="003E7471" w:rsidRPr="00A1115A" w:rsidRDefault="003E7471" w:rsidP="008E47C9">
            <w:pPr>
              <w:pStyle w:val="TAC"/>
              <w:rPr>
                <w:b/>
                <w:lang w:eastAsia="ko-KR"/>
              </w:rPr>
            </w:pPr>
            <w:r w:rsidRPr="00A1115A">
              <w:rPr>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6D75D60D" w14:textId="77777777" w:rsidR="003E7471" w:rsidRPr="0088057E" w:rsidRDefault="003E7471" w:rsidP="008E47C9">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CA1AADB" w14:textId="77777777" w:rsidR="003E7471" w:rsidRPr="0088057E" w:rsidRDefault="003E7471" w:rsidP="008E47C9">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41247065" w14:textId="77777777" w:rsidR="003E7471" w:rsidRPr="0088057E" w:rsidRDefault="003E7471" w:rsidP="008E47C9">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DF8AE8E" w14:textId="77777777" w:rsidR="003E7471" w:rsidRPr="0088057E" w:rsidRDefault="003E7471" w:rsidP="008E47C9">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384D4B96" w14:textId="77777777" w:rsidR="003E7471" w:rsidRPr="0088057E" w:rsidRDefault="003E7471" w:rsidP="008E47C9">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085996B5" w14:textId="77777777" w:rsidR="003E7471" w:rsidRPr="0088057E" w:rsidRDefault="003E7471" w:rsidP="008E47C9">
            <w:pPr>
              <w:pStyle w:val="TAC"/>
              <w:rPr>
                <w:lang w:eastAsia="ko-KR"/>
              </w:rPr>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6FF74FBA" w14:textId="77777777" w:rsidR="003E7471" w:rsidRPr="0088057E" w:rsidRDefault="003E7471" w:rsidP="008E47C9">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7DBA98B0" w14:textId="77777777" w:rsidR="003E7471" w:rsidRPr="0088057E" w:rsidRDefault="003E7471" w:rsidP="008E47C9">
            <w:pPr>
              <w:pStyle w:val="TAC"/>
              <w:rPr>
                <w:bCs/>
                <w:lang w:eastAsia="ko-KR"/>
              </w:rPr>
            </w:pPr>
          </w:p>
        </w:tc>
      </w:tr>
      <w:tr w:rsidR="003E7471" w:rsidRPr="00A1115A" w14:paraId="7FD59850" w14:textId="77777777" w:rsidTr="008E47C9">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33286584" w14:textId="77777777" w:rsidR="003E7471" w:rsidRPr="00A1115A" w:rsidRDefault="003E7471" w:rsidP="008E47C9">
            <w:pPr>
              <w:pStyle w:val="TAC"/>
              <w:rPr>
                <w:b/>
              </w:rPr>
            </w:pPr>
            <w:r w:rsidRPr="00A1115A">
              <w:rPr>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2FCB3D37" w14:textId="77777777" w:rsidR="003E7471" w:rsidRPr="0088057E" w:rsidRDefault="003E7471" w:rsidP="008E47C9">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2F82CAA" w14:textId="77777777" w:rsidR="003E7471" w:rsidRPr="0088057E" w:rsidRDefault="003E7471" w:rsidP="008E47C9">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25D64CC0" w14:textId="77777777" w:rsidR="003E7471" w:rsidRPr="0088057E" w:rsidRDefault="003E7471" w:rsidP="008E47C9">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94B372C" w14:textId="77777777" w:rsidR="003E7471" w:rsidRPr="0088057E" w:rsidRDefault="003E7471" w:rsidP="008E47C9">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45904928" w14:textId="77777777" w:rsidR="003E7471" w:rsidRPr="0088057E" w:rsidRDefault="003E7471" w:rsidP="008E47C9">
            <w:pPr>
              <w:pStyle w:val="TAC"/>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4B5369E2" w14:textId="77777777" w:rsidR="003E7471" w:rsidRPr="0088057E" w:rsidRDefault="003E7471" w:rsidP="008E47C9">
            <w:pPr>
              <w:pStyle w:val="TAC"/>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5A11E196" w14:textId="77777777" w:rsidR="003E7471" w:rsidRPr="0088057E" w:rsidRDefault="003E7471" w:rsidP="008E47C9">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7B081333" w14:textId="77777777" w:rsidR="003E7471" w:rsidRPr="0088057E" w:rsidRDefault="003E7471" w:rsidP="008E47C9">
            <w:pPr>
              <w:pStyle w:val="TAC"/>
              <w:rPr>
                <w:bCs/>
                <w:lang w:eastAsia="ko-KR"/>
              </w:rPr>
            </w:pPr>
          </w:p>
        </w:tc>
      </w:tr>
      <w:tr w:rsidR="003E7471" w:rsidRPr="00A1115A" w14:paraId="18CF36D8" w14:textId="77777777" w:rsidTr="008E47C9">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04140F4" w14:textId="77777777" w:rsidR="003E7471" w:rsidRPr="00A1115A" w:rsidRDefault="003E7471" w:rsidP="008E47C9">
            <w:pPr>
              <w:pStyle w:val="TAC"/>
              <w:rPr>
                <w:lang w:eastAsia="zh-CN"/>
              </w:rPr>
            </w:pPr>
            <w:r>
              <w:t>n24</w:t>
            </w:r>
          </w:p>
        </w:tc>
        <w:tc>
          <w:tcPr>
            <w:tcW w:w="1008" w:type="dxa"/>
            <w:tcBorders>
              <w:top w:val="single" w:sz="4" w:space="0" w:color="auto"/>
              <w:left w:val="single" w:sz="4" w:space="0" w:color="auto"/>
              <w:bottom w:val="single" w:sz="4" w:space="0" w:color="auto"/>
              <w:right w:val="single" w:sz="4" w:space="0" w:color="auto"/>
            </w:tcBorders>
          </w:tcPr>
          <w:p w14:paraId="2265AF47" w14:textId="77777777" w:rsidR="003E7471" w:rsidRPr="0088057E" w:rsidRDefault="003E7471" w:rsidP="008E47C9">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201FA14" w14:textId="77777777" w:rsidR="003E7471" w:rsidRPr="0088057E" w:rsidRDefault="003E7471" w:rsidP="008E47C9">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10E3AF74" w14:textId="77777777" w:rsidR="003E7471" w:rsidRPr="0088057E" w:rsidRDefault="003E7471" w:rsidP="008E47C9">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9CEB4FC" w14:textId="77777777" w:rsidR="003E7471" w:rsidRPr="0088057E" w:rsidRDefault="003E7471" w:rsidP="008E47C9">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5A01D1BB" w14:textId="77777777" w:rsidR="003E7471" w:rsidRPr="0088057E" w:rsidRDefault="003E7471" w:rsidP="008E47C9">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12D7D6E4" w14:textId="77777777" w:rsidR="003E7471" w:rsidRPr="0088057E" w:rsidRDefault="003E7471" w:rsidP="008E47C9">
            <w:pPr>
              <w:pStyle w:val="TAC"/>
              <w:rPr>
                <w:rFonts w:eastAsia="CG Times (WN)"/>
                <w:lang w:eastAsia="ko-KR"/>
              </w:rPr>
            </w:pPr>
            <w:r w:rsidRPr="00A1115A">
              <w:rPr>
                <w:rFonts w:eastAsia="CG Times (WN)"/>
                <w:lang w:eastAsia="ko-KR"/>
              </w:rPr>
              <w:t>+2/-</w:t>
            </w:r>
            <w:r>
              <w:rPr>
                <w:rFonts w:eastAsia="CG Times (WN)"/>
                <w:lang w:eastAsia="ko-KR"/>
              </w:rPr>
              <w:t>4</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7D5BA824" w14:textId="77777777" w:rsidR="003E7471" w:rsidRPr="0088057E" w:rsidRDefault="003E7471" w:rsidP="008E47C9">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04E5993" w14:textId="77777777" w:rsidR="003E7471" w:rsidRPr="0088057E" w:rsidRDefault="003E7471" w:rsidP="008E47C9">
            <w:pPr>
              <w:pStyle w:val="TAC"/>
              <w:rPr>
                <w:bCs/>
                <w:lang w:eastAsia="ko-KR"/>
              </w:rPr>
            </w:pPr>
          </w:p>
        </w:tc>
      </w:tr>
      <w:tr w:rsidR="003E7471" w:rsidRPr="00A1115A" w14:paraId="42EE6F39" w14:textId="77777777" w:rsidTr="008E47C9">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077B929" w14:textId="77777777" w:rsidR="003E7471" w:rsidRPr="00A1115A" w:rsidRDefault="003E7471" w:rsidP="008E47C9">
            <w:pPr>
              <w:pStyle w:val="TAC"/>
              <w:rPr>
                <w:b/>
              </w:rPr>
            </w:pPr>
            <w:r w:rsidRPr="00A1115A">
              <w:t>n25</w:t>
            </w:r>
          </w:p>
        </w:tc>
        <w:tc>
          <w:tcPr>
            <w:tcW w:w="1008" w:type="dxa"/>
            <w:tcBorders>
              <w:top w:val="single" w:sz="4" w:space="0" w:color="auto"/>
              <w:left w:val="single" w:sz="4" w:space="0" w:color="auto"/>
              <w:bottom w:val="single" w:sz="4" w:space="0" w:color="auto"/>
              <w:right w:val="single" w:sz="4" w:space="0" w:color="auto"/>
            </w:tcBorders>
          </w:tcPr>
          <w:p w14:paraId="6C0738AD" w14:textId="77777777" w:rsidR="003E7471" w:rsidRPr="0088057E" w:rsidRDefault="003E7471" w:rsidP="008E47C9">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C163C6E" w14:textId="77777777" w:rsidR="003E7471" w:rsidRPr="0088057E" w:rsidRDefault="003E7471" w:rsidP="008E47C9">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2C194445" w14:textId="77777777" w:rsidR="003E7471" w:rsidRPr="0088057E" w:rsidRDefault="003E7471" w:rsidP="008E47C9">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05CCBBA" w14:textId="77777777" w:rsidR="003E7471" w:rsidRPr="0088057E" w:rsidRDefault="003E7471" w:rsidP="008E47C9">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63009568" w14:textId="77777777" w:rsidR="003E7471" w:rsidRPr="0088057E" w:rsidRDefault="003E7471" w:rsidP="008E47C9">
            <w:pPr>
              <w:pStyle w:val="TAC"/>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287093C5" w14:textId="77777777" w:rsidR="003E7471" w:rsidRPr="0088057E" w:rsidRDefault="003E7471" w:rsidP="008E47C9">
            <w:pPr>
              <w:pStyle w:val="TAC"/>
              <w:rPr>
                <w:rFonts w:eastAsia="CG Times (WN)"/>
                <w:lang w:eastAsia="ko-KR"/>
              </w:rPr>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01E1B002" w14:textId="77777777" w:rsidR="003E7471" w:rsidRPr="0088057E" w:rsidRDefault="003E7471" w:rsidP="008E47C9">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A29DC1F" w14:textId="77777777" w:rsidR="003E7471" w:rsidRPr="0088057E" w:rsidRDefault="003E7471" w:rsidP="008E47C9">
            <w:pPr>
              <w:pStyle w:val="TAC"/>
              <w:rPr>
                <w:bCs/>
                <w:lang w:eastAsia="ko-KR"/>
              </w:rPr>
            </w:pPr>
          </w:p>
        </w:tc>
      </w:tr>
      <w:tr w:rsidR="003E7471" w:rsidRPr="00A1115A" w14:paraId="3A253BCA" w14:textId="77777777" w:rsidTr="008E47C9">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02DC602" w14:textId="77777777" w:rsidR="003E7471" w:rsidRPr="00A1115A" w:rsidRDefault="003E7471" w:rsidP="008E47C9">
            <w:pPr>
              <w:pStyle w:val="TAC"/>
              <w:rPr>
                <w:b/>
                <w:lang w:eastAsia="zh-CN"/>
              </w:rPr>
            </w:pPr>
            <w:r w:rsidRPr="00A1115A">
              <w:t>n30</w:t>
            </w:r>
          </w:p>
        </w:tc>
        <w:tc>
          <w:tcPr>
            <w:tcW w:w="1008" w:type="dxa"/>
            <w:tcBorders>
              <w:top w:val="single" w:sz="4" w:space="0" w:color="auto"/>
              <w:left w:val="single" w:sz="4" w:space="0" w:color="auto"/>
              <w:bottom w:val="single" w:sz="4" w:space="0" w:color="auto"/>
              <w:right w:val="single" w:sz="4" w:space="0" w:color="auto"/>
            </w:tcBorders>
          </w:tcPr>
          <w:p w14:paraId="07120E93" w14:textId="77777777" w:rsidR="003E7471" w:rsidRPr="0088057E" w:rsidRDefault="003E7471" w:rsidP="008E47C9">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AC5DAB1" w14:textId="77777777" w:rsidR="003E7471" w:rsidRPr="0088057E" w:rsidRDefault="003E7471" w:rsidP="008E47C9">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7363A877" w14:textId="77777777" w:rsidR="003E7471" w:rsidRPr="0088057E" w:rsidRDefault="003E7471" w:rsidP="008E47C9">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142DA36" w14:textId="77777777" w:rsidR="003E7471" w:rsidRPr="0088057E" w:rsidRDefault="003E7471" w:rsidP="008E47C9">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0CBA228F" w14:textId="77777777" w:rsidR="003E7471" w:rsidRPr="0088057E" w:rsidRDefault="003E7471" w:rsidP="008E47C9">
            <w:pPr>
              <w:pStyle w:val="TAC"/>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5BCC92BA" w14:textId="77777777" w:rsidR="003E7471" w:rsidRPr="0088057E" w:rsidRDefault="003E7471" w:rsidP="008E47C9">
            <w:pPr>
              <w:pStyle w:val="TAC"/>
            </w:pPr>
            <w:r w:rsidRPr="0088057E">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225CE0C" w14:textId="77777777" w:rsidR="003E7471" w:rsidRPr="0088057E" w:rsidRDefault="003E7471" w:rsidP="008E47C9">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0F5E9275" w14:textId="77777777" w:rsidR="003E7471" w:rsidRPr="0088057E" w:rsidRDefault="003E7471" w:rsidP="008E47C9">
            <w:pPr>
              <w:pStyle w:val="TAC"/>
              <w:rPr>
                <w:bCs/>
                <w:lang w:eastAsia="ko-KR"/>
              </w:rPr>
            </w:pPr>
          </w:p>
        </w:tc>
      </w:tr>
      <w:tr w:rsidR="003E7471" w:rsidRPr="00A1115A" w14:paraId="3E1DD6D2" w14:textId="77777777" w:rsidTr="008E47C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41739172" w14:textId="77777777" w:rsidR="003E7471" w:rsidRPr="00A1115A" w:rsidRDefault="003E7471" w:rsidP="008E47C9">
            <w:pPr>
              <w:pStyle w:val="TAC"/>
              <w:rPr>
                <w:b/>
                <w:lang w:eastAsia="ko-KR"/>
              </w:rPr>
            </w:pPr>
            <w:r w:rsidRPr="00A1115A">
              <w:rPr>
                <w:lang w:eastAsia="zh-CN"/>
              </w:rPr>
              <w:t>n34</w:t>
            </w:r>
          </w:p>
        </w:tc>
        <w:tc>
          <w:tcPr>
            <w:tcW w:w="1008" w:type="dxa"/>
            <w:tcBorders>
              <w:top w:val="single" w:sz="4" w:space="0" w:color="auto"/>
              <w:left w:val="single" w:sz="4" w:space="0" w:color="auto"/>
              <w:bottom w:val="single" w:sz="4" w:space="0" w:color="auto"/>
              <w:right w:val="single" w:sz="4" w:space="0" w:color="auto"/>
            </w:tcBorders>
          </w:tcPr>
          <w:p w14:paraId="099F8CD2" w14:textId="77777777" w:rsidR="003E7471" w:rsidRPr="0088057E" w:rsidRDefault="003E7471" w:rsidP="008E47C9">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8EA15ED" w14:textId="77777777" w:rsidR="003E7471" w:rsidRPr="0088057E" w:rsidRDefault="003E7471" w:rsidP="008E47C9">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5758036E" w14:textId="77777777" w:rsidR="003E7471" w:rsidRPr="0088057E" w:rsidRDefault="003E7471" w:rsidP="008E47C9">
            <w:pPr>
              <w:pStyle w:val="TAC"/>
              <w:rPr>
                <w:bCs/>
                <w:lang w:eastAsia="ko-KR"/>
              </w:rPr>
            </w:pPr>
            <w:r w:rsidRPr="0088057E">
              <w:rPr>
                <w:rFonts w:eastAsia="CG Times (WN)"/>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66888719" w14:textId="77777777" w:rsidR="003E7471" w:rsidRPr="0088057E" w:rsidRDefault="003E7471" w:rsidP="008E47C9">
            <w:pPr>
              <w:pStyle w:val="TAC"/>
              <w:rPr>
                <w:bCs/>
                <w:lang w:eastAsia="ko-KR"/>
              </w:rPr>
            </w:pPr>
            <w:r w:rsidRPr="0088057E">
              <w:rPr>
                <w:bCs/>
                <w:lang w:eastAsia="ko-KR"/>
              </w:rPr>
              <w:t>+2/-</w:t>
            </w:r>
            <w:r w:rsidRPr="0088057E">
              <w:rPr>
                <w:rFonts w:hint="eastAsia"/>
                <w:bCs/>
                <w:lang w:eastAsia="zh-CN"/>
              </w:rPr>
              <w:t>3</w:t>
            </w:r>
          </w:p>
        </w:tc>
        <w:tc>
          <w:tcPr>
            <w:tcW w:w="919" w:type="dxa"/>
            <w:tcBorders>
              <w:top w:val="single" w:sz="4" w:space="0" w:color="auto"/>
              <w:left w:val="single" w:sz="4" w:space="0" w:color="auto"/>
              <w:bottom w:val="single" w:sz="4" w:space="0" w:color="auto"/>
              <w:right w:val="single" w:sz="4" w:space="0" w:color="auto"/>
            </w:tcBorders>
          </w:tcPr>
          <w:p w14:paraId="1EB3B8C1" w14:textId="77777777" w:rsidR="003E7471" w:rsidRPr="0088057E" w:rsidRDefault="003E7471" w:rsidP="008E47C9">
            <w:pPr>
              <w:pStyle w:val="TAC"/>
              <w:rPr>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6FC38273" w14:textId="77777777" w:rsidR="003E7471" w:rsidRPr="0088057E" w:rsidRDefault="003E7471" w:rsidP="008E47C9">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A707AC7" w14:textId="77777777" w:rsidR="003E7471" w:rsidRPr="0088057E" w:rsidRDefault="003E7471" w:rsidP="008E47C9">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0822E7A8" w14:textId="77777777" w:rsidR="003E7471" w:rsidRPr="0088057E" w:rsidRDefault="003E7471" w:rsidP="008E47C9">
            <w:pPr>
              <w:pStyle w:val="TAC"/>
              <w:rPr>
                <w:bCs/>
                <w:lang w:eastAsia="ko-KR"/>
              </w:rPr>
            </w:pPr>
          </w:p>
        </w:tc>
      </w:tr>
      <w:tr w:rsidR="003E7471" w:rsidRPr="00A1115A" w14:paraId="018768E8" w14:textId="77777777" w:rsidTr="008E47C9">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19C7185F" w14:textId="77777777" w:rsidR="003E7471" w:rsidRPr="00A1115A" w:rsidRDefault="003E7471" w:rsidP="008E47C9">
            <w:pPr>
              <w:pStyle w:val="TAC"/>
              <w:rPr>
                <w:b/>
                <w:lang w:eastAsia="zh-CN"/>
              </w:rPr>
            </w:pPr>
            <w:r w:rsidRPr="00A1115A">
              <w:t>n38</w:t>
            </w:r>
          </w:p>
        </w:tc>
        <w:tc>
          <w:tcPr>
            <w:tcW w:w="1008" w:type="dxa"/>
            <w:tcBorders>
              <w:top w:val="single" w:sz="4" w:space="0" w:color="auto"/>
              <w:left w:val="single" w:sz="4" w:space="0" w:color="auto"/>
              <w:bottom w:val="single" w:sz="4" w:space="0" w:color="auto"/>
              <w:right w:val="single" w:sz="4" w:space="0" w:color="auto"/>
            </w:tcBorders>
          </w:tcPr>
          <w:p w14:paraId="05FEC570" w14:textId="77777777" w:rsidR="003E7471" w:rsidRPr="0088057E" w:rsidRDefault="003E7471" w:rsidP="008E47C9">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9E913C2" w14:textId="77777777" w:rsidR="003E7471" w:rsidRPr="0088057E" w:rsidRDefault="003E7471" w:rsidP="008E47C9">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1DA7CA8D" w14:textId="77777777" w:rsidR="003E7471" w:rsidRPr="0088057E" w:rsidRDefault="003E7471" w:rsidP="008E47C9">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9124B3B" w14:textId="77777777" w:rsidR="003E7471" w:rsidRPr="0088057E" w:rsidRDefault="003E7471" w:rsidP="008E47C9">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5DDCDF43" w14:textId="77777777" w:rsidR="003E7471" w:rsidRPr="0088057E" w:rsidRDefault="003E7471" w:rsidP="008E47C9">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7D6DFC74" w14:textId="77777777" w:rsidR="003E7471" w:rsidRPr="0088057E" w:rsidRDefault="003E7471" w:rsidP="008E47C9">
            <w:pPr>
              <w:pStyle w:val="TAC"/>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F7AFCA7" w14:textId="77777777" w:rsidR="003E7471" w:rsidRPr="0088057E" w:rsidRDefault="003E7471" w:rsidP="008E47C9">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C3B7F17" w14:textId="77777777" w:rsidR="003E7471" w:rsidRPr="0088057E" w:rsidRDefault="003E7471" w:rsidP="008E47C9">
            <w:pPr>
              <w:pStyle w:val="TAC"/>
              <w:rPr>
                <w:bCs/>
                <w:lang w:eastAsia="ko-KR"/>
              </w:rPr>
            </w:pPr>
          </w:p>
        </w:tc>
      </w:tr>
      <w:tr w:rsidR="003E7471" w:rsidRPr="00A1115A" w14:paraId="4EF18110" w14:textId="77777777" w:rsidTr="008E47C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42D02DB3" w14:textId="77777777" w:rsidR="003E7471" w:rsidRPr="00A1115A" w:rsidRDefault="003E7471" w:rsidP="008E47C9">
            <w:pPr>
              <w:pStyle w:val="TAC"/>
              <w:rPr>
                <w:b/>
                <w:lang w:eastAsia="ko-KR"/>
              </w:rPr>
            </w:pPr>
            <w:r w:rsidRPr="00A1115A">
              <w:rPr>
                <w:lang w:eastAsia="zh-CN"/>
              </w:rPr>
              <w:t>n39</w:t>
            </w:r>
          </w:p>
        </w:tc>
        <w:tc>
          <w:tcPr>
            <w:tcW w:w="1008" w:type="dxa"/>
            <w:tcBorders>
              <w:top w:val="single" w:sz="4" w:space="0" w:color="auto"/>
              <w:left w:val="single" w:sz="4" w:space="0" w:color="auto"/>
              <w:bottom w:val="single" w:sz="4" w:space="0" w:color="auto"/>
              <w:right w:val="single" w:sz="4" w:space="0" w:color="auto"/>
            </w:tcBorders>
          </w:tcPr>
          <w:p w14:paraId="47760651" w14:textId="77777777" w:rsidR="003E7471" w:rsidRPr="0088057E" w:rsidRDefault="003E7471" w:rsidP="008E47C9">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5DD3203" w14:textId="77777777" w:rsidR="003E7471" w:rsidRPr="0088057E" w:rsidRDefault="003E7471" w:rsidP="008E47C9">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61D455BC" w14:textId="77777777" w:rsidR="003E7471" w:rsidRPr="0088057E" w:rsidRDefault="003E7471" w:rsidP="008E47C9">
            <w:pPr>
              <w:pStyle w:val="TAC"/>
              <w:rPr>
                <w:bCs/>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9E9F36D" w14:textId="77777777" w:rsidR="003E7471" w:rsidRPr="0088057E" w:rsidRDefault="003E7471" w:rsidP="008E47C9">
            <w:pPr>
              <w:pStyle w:val="TAC"/>
              <w:rPr>
                <w:bCs/>
                <w:lang w:eastAsia="ko-KR"/>
              </w:rPr>
            </w:pPr>
            <w:r w:rsidRPr="00EB6D99">
              <w:rPr>
                <w:rFonts w:eastAsia="CG Times (WN)"/>
                <w:lang w:eastAsia="ko-KR"/>
              </w:rPr>
              <w:t>+2/-</w:t>
            </w:r>
            <w:r>
              <w:rPr>
                <w:rFonts w:hint="eastAsia"/>
                <w:lang w:eastAsia="zh-CN"/>
              </w:rPr>
              <w:t>3</w:t>
            </w:r>
          </w:p>
        </w:tc>
        <w:tc>
          <w:tcPr>
            <w:tcW w:w="919" w:type="dxa"/>
            <w:tcBorders>
              <w:top w:val="single" w:sz="4" w:space="0" w:color="auto"/>
              <w:left w:val="single" w:sz="4" w:space="0" w:color="auto"/>
              <w:bottom w:val="single" w:sz="4" w:space="0" w:color="auto"/>
              <w:right w:val="single" w:sz="4" w:space="0" w:color="auto"/>
            </w:tcBorders>
          </w:tcPr>
          <w:p w14:paraId="0F2C662E" w14:textId="77777777" w:rsidR="003E7471" w:rsidRPr="0088057E" w:rsidRDefault="003E7471" w:rsidP="008E47C9">
            <w:pPr>
              <w:pStyle w:val="TAC"/>
              <w:rPr>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3558B46D" w14:textId="77777777" w:rsidR="003E7471" w:rsidRPr="0088057E" w:rsidRDefault="003E7471" w:rsidP="008E47C9">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70E788A" w14:textId="77777777" w:rsidR="003E7471" w:rsidRPr="0088057E" w:rsidRDefault="003E7471" w:rsidP="008E47C9">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71330FC9" w14:textId="77777777" w:rsidR="003E7471" w:rsidRPr="0088057E" w:rsidRDefault="003E7471" w:rsidP="008E47C9">
            <w:pPr>
              <w:pStyle w:val="TAC"/>
              <w:rPr>
                <w:bCs/>
                <w:lang w:eastAsia="ko-KR"/>
              </w:rPr>
            </w:pPr>
          </w:p>
        </w:tc>
      </w:tr>
      <w:tr w:rsidR="003E7471" w:rsidRPr="00A1115A" w14:paraId="5D335268" w14:textId="77777777" w:rsidTr="008E47C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21F12426" w14:textId="77777777" w:rsidR="003E7471" w:rsidRPr="00A1115A" w:rsidRDefault="003E7471" w:rsidP="008E47C9">
            <w:pPr>
              <w:pStyle w:val="TAC"/>
              <w:rPr>
                <w:b/>
                <w:lang w:eastAsia="ko-KR"/>
              </w:rPr>
            </w:pPr>
            <w:r w:rsidRPr="00A1115A">
              <w:rPr>
                <w:lang w:eastAsia="zh-CN"/>
              </w:rPr>
              <w:t>n40</w:t>
            </w:r>
          </w:p>
        </w:tc>
        <w:tc>
          <w:tcPr>
            <w:tcW w:w="1008" w:type="dxa"/>
            <w:tcBorders>
              <w:top w:val="single" w:sz="4" w:space="0" w:color="auto"/>
              <w:left w:val="single" w:sz="4" w:space="0" w:color="auto"/>
              <w:bottom w:val="single" w:sz="4" w:space="0" w:color="auto"/>
              <w:right w:val="single" w:sz="4" w:space="0" w:color="auto"/>
            </w:tcBorders>
          </w:tcPr>
          <w:p w14:paraId="3B047768" w14:textId="77777777" w:rsidR="003E7471" w:rsidRPr="0088057E" w:rsidRDefault="003E7471" w:rsidP="008E47C9">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565B410" w14:textId="77777777" w:rsidR="003E7471" w:rsidRPr="0088057E" w:rsidRDefault="003E7471" w:rsidP="008E47C9">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19B99724" w14:textId="77777777" w:rsidR="003E7471" w:rsidRPr="0088057E" w:rsidRDefault="003E7471" w:rsidP="008E47C9">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7FE804EF" w14:textId="77777777" w:rsidR="003E7471" w:rsidRPr="0088057E" w:rsidRDefault="003E7471" w:rsidP="008E47C9">
            <w:pPr>
              <w:pStyle w:val="TAC"/>
              <w:rPr>
                <w:bCs/>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03124242" w14:textId="77777777" w:rsidR="003E7471" w:rsidRPr="0088057E" w:rsidRDefault="003E7471" w:rsidP="008E47C9">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6E849426" w14:textId="77777777" w:rsidR="003E7471" w:rsidRPr="0088057E" w:rsidRDefault="003E7471" w:rsidP="008E47C9">
            <w:pPr>
              <w:pStyle w:val="TAC"/>
              <w:rPr>
                <w:lang w:eastAsia="ko-KR"/>
              </w:rPr>
            </w:pPr>
            <w:r w:rsidRPr="0088057E">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F345C28" w14:textId="77777777" w:rsidR="003E7471" w:rsidRPr="0088057E" w:rsidRDefault="003E7471" w:rsidP="008E47C9">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6C06018" w14:textId="77777777" w:rsidR="003E7471" w:rsidRPr="0088057E" w:rsidRDefault="003E7471" w:rsidP="008E47C9">
            <w:pPr>
              <w:pStyle w:val="TAC"/>
              <w:rPr>
                <w:bCs/>
                <w:lang w:eastAsia="ko-KR"/>
              </w:rPr>
            </w:pPr>
          </w:p>
        </w:tc>
      </w:tr>
      <w:tr w:rsidR="003E7471" w:rsidRPr="00A1115A" w14:paraId="7C1EF5B0" w14:textId="77777777" w:rsidTr="008E47C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4ED49E2" w14:textId="77777777" w:rsidR="003E7471" w:rsidRPr="00A1115A" w:rsidRDefault="003E7471" w:rsidP="008E47C9">
            <w:pPr>
              <w:pStyle w:val="TAC"/>
              <w:rPr>
                <w:lang w:eastAsia="ko-KR"/>
              </w:rPr>
            </w:pPr>
            <w:r w:rsidRPr="00A1115A">
              <w:rPr>
                <w:lang w:eastAsia="ko-KR"/>
              </w:rPr>
              <w:t>n41</w:t>
            </w:r>
          </w:p>
        </w:tc>
        <w:tc>
          <w:tcPr>
            <w:tcW w:w="1008" w:type="dxa"/>
            <w:tcBorders>
              <w:top w:val="single" w:sz="4" w:space="0" w:color="auto"/>
              <w:left w:val="single" w:sz="4" w:space="0" w:color="auto"/>
              <w:bottom w:val="single" w:sz="4" w:space="0" w:color="auto"/>
              <w:right w:val="single" w:sz="4" w:space="0" w:color="auto"/>
            </w:tcBorders>
          </w:tcPr>
          <w:p w14:paraId="6E381E5E" w14:textId="77777777" w:rsidR="003E7471" w:rsidRPr="00A1115A" w:rsidRDefault="003E7471" w:rsidP="008E47C9">
            <w:pPr>
              <w:pStyle w:val="TAC"/>
              <w:rPr>
                <w:rFonts w:eastAsia="CG Times (WN)"/>
                <w:lang w:eastAsia="ko-KR"/>
              </w:rPr>
            </w:pPr>
            <w:r w:rsidRPr="00A1115A">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79F1EFFC" w14:textId="77777777" w:rsidR="003E7471" w:rsidRPr="00A1115A" w:rsidRDefault="003E7471" w:rsidP="008E47C9">
            <w:pPr>
              <w:pStyle w:val="TAC"/>
              <w:rPr>
                <w:rFonts w:eastAsia="CG Times (WN)"/>
                <w:lang w:eastAsia="ko-KR"/>
              </w:rPr>
            </w:pPr>
            <w:r w:rsidRPr="00A1115A">
              <w:rPr>
                <w:rFonts w:eastAsia="CG Times (WN)"/>
                <w:lang w:eastAsia="ko-KR"/>
              </w:rPr>
              <w:t>+2/-3</w:t>
            </w:r>
            <w:r w:rsidRPr="00A1115A">
              <w:rPr>
                <w:rFonts w:eastAsia="CG Times (WN)"/>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14:paraId="51908FDB" w14:textId="77777777" w:rsidR="003E7471" w:rsidRPr="00A1115A" w:rsidRDefault="003E7471" w:rsidP="008E47C9">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1EBA165" w14:textId="77777777" w:rsidR="003E7471" w:rsidRPr="00A1115A" w:rsidRDefault="003E7471" w:rsidP="008E47C9">
            <w:pPr>
              <w:pStyle w:val="TAC"/>
              <w:rPr>
                <w:rFonts w:eastAsia="CG Times (WN)"/>
                <w:vertAlign w:val="superscript"/>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379B7B8E" w14:textId="77777777" w:rsidR="003E7471" w:rsidRPr="00A1115A" w:rsidRDefault="003E7471" w:rsidP="008E47C9">
            <w:pPr>
              <w:pStyle w:val="TAC"/>
              <w:rPr>
                <w:lang w:eastAsia="ko-KR"/>
              </w:rPr>
            </w:pPr>
            <w:r w:rsidRPr="00A1115A">
              <w:rPr>
                <w:rFonts w:eastAsia="CG Times (WN)"/>
                <w:lang w:eastAsia="ko-KR"/>
              </w:rPr>
              <w:t>2</w:t>
            </w:r>
            <w:r w:rsidRPr="00A1115A">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62DFC496" w14:textId="77777777" w:rsidR="003E7471" w:rsidRPr="00A1115A" w:rsidRDefault="003E7471" w:rsidP="008E47C9">
            <w:pPr>
              <w:pStyle w:val="TAC"/>
              <w:rPr>
                <w:rFonts w:eastAsia="CG Times (WN)"/>
                <w:lang w:eastAsia="ko-KR"/>
              </w:rPr>
            </w:pPr>
            <w:r w:rsidRPr="00A1115A">
              <w:rPr>
                <w:lang w:eastAsia="ko-KR"/>
              </w:rPr>
              <w:t>+2/-3</w:t>
            </w:r>
            <w:r w:rsidRPr="00A1115A">
              <w:rPr>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3D858BB4" w14:textId="77777777" w:rsidR="003E7471" w:rsidRPr="00A1115A" w:rsidRDefault="003E7471" w:rsidP="008E47C9">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74D50BB" w14:textId="77777777" w:rsidR="003E7471" w:rsidRPr="00A1115A" w:rsidRDefault="003E7471" w:rsidP="008E47C9">
            <w:pPr>
              <w:pStyle w:val="TAC"/>
              <w:rPr>
                <w:rFonts w:eastAsia="CG Times (WN)"/>
                <w:lang w:eastAsia="ko-KR"/>
              </w:rPr>
            </w:pPr>
          </w:p>
        </w:tc>
      </w:tr>
      <w:tr w:rsidR="003E7471" w:rsidRPr="00A1115A" w14:paraId="3BB1F27B" w14:textId="77777777" w:rsidTr="008E47C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4AC46662" w14:textId="77777777" w:rsidR="003E7471" w:rsidRPr="00A1115A" w:rsidRDefault="003E7471" w:rsidP="008E47C9">
            <w:pPr>
              <w:pStyle w:val="TAC"/>
              <w:rPr>
                <w:lang w:eastAsia="ko-KR"/>
              </w:rPr>
            </w:pPr>
            <w:r w:rsidRPr="00A1115A">
              <w:rPr>
                <w:lang w:eastAsia="ko-KR"/>
              </w:rPr>
              <w:t>n48</w:t>
            </w:r>
          </w:p>
        </w:tc>
        <w:tc>
          <w:tcPr>
            <w:tcW w:w="1008" w:type="dxa"/>
            <w:tcBorders>
              <w:top w:val="single" w:sz="4" w:space="0" w:color="auto"/>
              <w:left w:val="single" w:sz="4" w:space="0" w:color="auto"/>
              <w:bottom w:val="single" w:sz="4" w:space="0" w:color="auto"/>
              <w:right w:val="single" w:sz="4" w:space="0" w:color="auto"/>
            </w:tcBorders>
          </w:tcPr>
          <w:p w14:paraId="6B98AAC5" w14:textId="77777777" w:rsidR="003E7471" w:rsidRPr="00A1115A" w:rsidRDefault="003E7471" w:rsidP="008E47C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ADC3A5B" w14:textId="77777777" w:rsidR="003E7471" w:rsidRPr="00A1115A" w:rsidRDefault="003E7471" w:rsidP="008E47C9">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DB79963" w14:textId="77777777" w:rsidR="003E7471" w:rsidRPr="00A1115A" w:rsidRDefault="003E7471" w:rsidP="008E47C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7844D20" w14:textId="77777777" w:rsidR="003E7471" w:rsidRPr="00A1115A" w:rsidRDefault="003E7471" w:rsidP="008E47C9">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498F7627" w14:textId="77777777" w:rsidR="003E7471" w:rsidRPr="00A1115A" w:rsidRDefault="003E7471" w:rsidP="008E47C9">
            <w:pPr>
              <w:pStyle w:val="TAC"/>
              <w:rPr>
                <w:rFonts w:eastAsia="CG Times (WN)"/>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tcPr>
          <w:p w14:paraId="1FB4927B" w14:textId="77777777" w:rsidR="003E7471" w:rsidRPr="00A1115A" w:rsidRDefault="003E7471" w:rsidP="008E47C9">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D644A21" w14:textId="77777777" w:rsidR="003E7471" w:rsidRPr="00A1115A" w:rsidRDefault="003E7471" w:rsidP="008E47C9">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B7CBED6" w14:textId="77777777" w:rsidR="003E7471" w:rsidRPr="00A1115A" w:rsidRDefault="003E7471" w:rsidP="008E47C9">
            <w:pPr>
              <w:pStyle w:val="TAC"/>
              <w:rPr>
                <w:rFonts w:eastAsia="CG Times (WN)"/>
                <w:lang w:eastAsia="ko-KR"/>
              </w:rPr>
            </w:pPr>
          </w:p>
        </w:tc>
      </w:tr>
      <w:tr w:rsidR="003E7471" w:rsidRPr="00A1115A" w14:paraId="0ACFFC07" w14:textId="77777777" w:rsidTr="008E47C9">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34B03140" w14:textId="77777777" w:rsidR="003E7471" w:rsidRPr="00A1115A" w:rsidRDefault="003E7471" w:rsidP="008E47C9">
            <w:pPr>
              <w:pStyle w:val="TAC"/>
              <w:rPr>
                <w:lang w:eastAsia="ko-KR"/>
              </w:rPr>
            </w:pPr>
            <w:r w:rsidRPr="00A1115A">
              <w:t>n66</w:t>
            </w:r>
          </w:p>
        </w:tc>
        <w:tc>
          <w:tcPr>
            <w:tcW w:w="1008" w:type="dxa"/>
            <w:tcBorders>
              <w:top w:val="single" w:sz="4" w:space="0" w:color="auto"/>
              <w:left w:val="single" w:sz="4" w:space="0" w:color="auto"/>
              <w:bottom w:val="single" w:sz="4" w:space="0" w:color="auto"/>
              <w:right w:val="single" w:sz="4" w:space="0" w:color="auto"/>
            </w:tcBorders>
          </w:tcPr>
          <w:p w14:paraId="665E328C" w14:textId="77777777" w:rsidR="003E7471" w:rsidRPr="00A1115A" w:rsidRDefault="003E7471" w:rsidP="008E47C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6C61DF2" w14:textId="77777777" w:rsidR="003E7471" w:rsidRPr="00A1115A" w:rsidRDefault="003E7471" w:rsidP="008E47C9">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397794C5" w14:textId="77777777" w:rsidR="003E7471" w:rsidRPr="00A1115A" w:rsidRDefault="003E7471" w:rsidP="008E47C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B932AD3" w14:textId="77777777" w:rsidR="003E7471" w:rsidRPr="00A1115A" w:rsidRDefault="003E7471" w:rsidP="008E47C9">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17DEB1A7" w14:textId="77777777" w:rsidR="003E7471" w:rsidRPr="00A1115A" w:rsidRDefault="003E7471" w:rsidP="008E47C9">
            <w:pPr>
              <w:pStyle w:val="TAC"/>
              <w:rPr>
                <w:rFonts w:eastAsia="CG Times (WN)"/>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555214B4" w14:textId="77777777" w:rsidR="003E7471" w:rsidRPr="00A1115A" w:rsidRDefault="003E7471" w:rsidP="008E47C9">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8F130B4" w14:textId="77777777" w:rsidR="003E7471" w:rsidRPr="00A1115A" w:rsidRDefault="003E7471" w:rsidP="008E47C9">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7E65822" w14:textId="77777777" w:rsidR="003E7471" w:rsidRPr="00A1115A" w:rsidRDefault="003E7471" w:rsidP="008E47C9">
            <w:pPr>
              <w:pStyle w:val="TAC"/>
              <w:rPr>
                <w:rFonts w:eastAsia="CG Times (WN)"/>
                <w:lang w:eastAsia="ko-KR"/>
              </w:rPr>
            </w:pPr>
          </w:p>
        </w:tc>
      </w:tr>
      <w:tr w:rsidR="003E7471" w:rsidRPr="00A1115A" w14:paraId="3057EB9A" w14:textId="77777777" w:rsidTr="008E47C9">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8044CB1" w14:textId="77777777" w:rsidR="003E7471" w:rsidRPr="00A1115A" w:rsidRDefault="003E7471" w:rsidP="008E47C9">
            <w:pPr>
              <w:pStyle w:val="TAC"/>
            </w:pPr>
            <w:r w:rsidRPr="00A1115A">
              <w:t>n70</w:t>
            </w:r>
          </w:p>
        </w:tc>
        <w:tc>
          <w:tcPr>
            <w:tcW w:w="1008" w:type="dxa"/>
            <w:tcBorders>
              <w:top w:val="single" w:sz="4" w:space="0" w:color="auto"/>
              <w:left w:val="single" w:sz="4" w:space="0" w:color="auto"/>
              <w:bottom w:val="single" w:sz="4" w:space="0" w:color="auto"/>
              <w:right w:val="single" w:sz="4" w:space="0" w:color="auto"/>
            </w:tcBorders>
          </w:tcPr>
          <w:p w14:paraId="07FF0C54" w14:textId="77777777" w:rsidR="003E7471" w:rsidRPr="00A1115A" w:rsidRDefault="003E7471" w:rsidP="008E47C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E88A6D0" w14:textId="77777777" w:rsidR="003E7471" w:rsidRPr="00A1115A" w:rsidRDefault="003E7471" w:rsidP="008E47C9">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3B747186" w14:textId="77777777" w:rsidR="003E7471" w:rsidRPr="00A1115A" w:rsidRDefault="003E7471" w:rsidP="008E47C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D33F419" w14:textId="77777777" w:rsidR="003E7471" w:rsidRPr="00A1115A" w:rsidRDefault="003E7471" w:rsidP="008E47C9">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4D285BCB" w14:textId="77777777" w:rsidR="003E7471" w:rsidRPr="00A1115A" w:rsidRDefault="003E7471" w:rsidP="008E47C9">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20564633" w14:textId="77777777" w:rsidR="003E7471" w:rsidRPr="00A1115A" w:rsidRDefault="003E7471" w:rsidP="008E47C9">
            <w:pPr>
              <w:pStyle w:val="TAC"/>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8CFE8FF" w14:textId="77777777" w:rsidR="003E7471" w:rsidRPr="00A1115A" w:rsidRDefault="003E7471" w:rsidP="008E47C9">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B2A49A4" w14:textId="77777777" w:rsidR="003E7471" w:rsidRPr="00A1115A" w:rsidRDefault="003E7471" w:rsidP="008E47C9">
            <w:pPr>
              <w:pStyle w:val="TAC"/>
              <w:rPr>
                <w:rFonts w:eastAsia="CG Times (WN)"/>
                <w:lang w:eastAsia="ko-KR"/>
              </w:rPr>
            </w:pPr>
          </w:p>
        </w:tc>
      </w:tr>
      <w:tr w:rsidR="003E7471" w:rsidRPr="00A1115A" w14:paraId="242D6652" w14:textId="77777777" w:rsidTr="008E47C9">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37F63050" w14:textId="77777777" w:rsidR="003E7471" w:rsidRPr="00A1115A" w:rsidRDefault="003E7471" w:rsidP="008E47C9">
            <w:pPr>
              <w:pStyle w:val="TAC"/>
            </w:pPr>
            <w:r w:rsidRPr="00A1115A">
              <w:t>n71</w:t>
            </w:r>
          </w:p>
        </w:tc>
        <w:tc>
          <w:tcPr>
            <w:tcW w:w="1008" w:type="dxa"/>
            <w:tcBorders>
              <w:top w:val="single" w:sz="4" w:space="0" w:color="auto"/>
              <w:left w:val="single" w:sz="4" w:space="0" w:color="auto"/>
              <w:bottom w:val="single" w:sz="4" w:space="0" w:color="auto"/>
              <w:right w:val="single" w:sz="4" w:space="0" w:color="auto"/>
            </w:tcBorders>
          </w:tcPr>
          <w:p w14:paraId="7AA83DD5" w14:textId="77777777" w:rsidR="003E7471" w:rsidRPr="00A1115A" w:rsidRDefault="003E7471" w:rsidP="008E47C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3590D3E" w14:textId="77777777" w:rsidR="003E7471" w:rsidRPr="00A1115A" w:rsidRDefault="003E7471" w:rsidP="008E47C9">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A5DB68D" w14:textId="77777777" w:rsidR="003E7471" w:rsidRPr="00A1115A" w:rsidRDefault="003E7471" w:rsidP="008E47C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8310D72" w14:textId="77777777" w:rsidR="003E7471" w:rsidRPr="00A1115A" w:rsidRDefault="003E7471" w:rsidP="008E47C9">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3CDDC088" w14:textId="77777777" w:rsidR="003E7471" w:rsidRPr="00A1115A" w:rsidRDefault="003E7471" w:rsidP="008E47C9">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222FED63" w14:textId="77777777" w:rsidR="003E7471" w:rsidRPr="00A1115A" w:rsidRDefault="003E7471" w:rsidP="008E47C9">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3B2A97C" w14:textId="77777777" w:rsidR="003E7471" w:rsidRPr="00A1115A" w:rsidRDefault="003E7471" w:rsidP="008E47C9">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81CCE92" w14:textId="77777777" w:rsidR="003E7471" w:rsidRPr="00A1115A" w:rsidRDefault="003E7471" w:rsidP="008E47C9">
            <w:pPr>
              <w:pStyle w:val="TAC"/>
              <w:rPr>
                <w:rFonts w:eastAsia="CG Times (WN)"/>
                <w:lang w:eastAsia="ko-KR"/>
              </w:rPr>
            </w:pPr>
          </w:p>
        </w:tc>
      </w:tr>
      <w:tr w:rsidR="003E7471" w:rsidRPr="00A1115A" w14:paraId="283452ED" w14:textId="77777777" w:rsidTr="008E47C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CBB22DD" w14:textId="77777777" w:rsidR="003E7471" w:rsidRPr="00A1115A" w:rsidRDefault="003E7471" w:rsidP="008E47C9">
            <w:pPr>
              <w:pStyle w:val="TAC"/>
              <w:rPr>
                <w:rFonts w:eastAsia="CG Times (WN)"/>
                <w:lang w:eastAsia="ko-KR"/>
              </w:rPr>
            </w:pPr>
            <w:r w:rsidRPr="00A1115A">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tcPr>
          <w:p w14:paraId="323578A3" w14:textId="77777777" w:rsidR="003E7471" w:rsidRPr="00A1115A" w:rsidRDefault="003E7471" w:rsidP="008E47C9">
            <w:pPr>
              <w:pStyle w:val="TAC"/>
              <w:rPr>
                <w:rFonts w:eastAsia="CG Times (WN)"/>
                <w:lang w:eastAsia="ko-KR"/>
              </w:rPr>
            </w:pPr>
            <w:r w:rsidRPr="00B3376C">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4861E4E6" w14:textId="77777777" w:rsidR="003E7471" w:rsidRPr="00A1115A" w:rsidRDefault="003E7471" w:rsidP="008E47C9">
            <w:pPr>
              <w:pStyle w:val="TAC"/>
              <w:rPr>
                <w:rFonts w:eastAsia="CG Times (WN)"/>
                <w:lang w:eastAsia="ko-KR"/>
              </w:rPr>
            </w:pPr>
            <w:r w:rsidRPr="00B3376C">
              <w:t>+2/-3</w:t>
            </w:r>
          </w:p>
        </w:tc>
        <w:tc>
          <w:tcPr>
            <w:tcW w:w="1008" w:type="dxa"/>
            <w:tcBorders>
              <w:top w:val="single" w:sz="4" w:space="0" w:color="auto"/>
              <w:left w:val="single" w:sz="4" w:space="0" w:color="auto"/>
              <w:bottom w:val="single" w:sz="4" w:space="0" w:color="auto"/>
              <w:right w:val="single" w:sz="4" w:space="0" w:color="auto"/>
            </w:tcBorders>
            <w:hideMark/>
          </w:tcPr>
          <w:p w14:paraId="6E9723AB" w14:textId="77777777" w:rsidR="003E7471" w:rsidRPr="00A1115A" w:rsidRDefault="003E7471" w:rsidP="008E47C9">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7404857" w14:textId="77777777" w:rsidR="003E7471" w:rsidRPr="00A1115A" w:rsidRDefault="003E7471" w:rsidP="008E47C9">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3823F6C4" w14:textId="77777777" w:rsidR="003E7471" w:rsidRPr="00A1115A" w:rsidRDefault="003E7471" w:rsidP="008E47C9">
            <w:pPr>
              <w:pStyle w:val="TAC"/>
              <w:rPr>
                <w:lang w:eastAsia="ko-KR"/>
              </w:rPr>
            </w:pPr>
            <w:r w:rsidRPr="00A1115A">
              <w:rPr>
                <w:rFonts w:eastAsia="CG Times (WN)"/>
                <w:lang w:eastAsia="ko-KR"/>
              </w:rPr>
              <w:t>2</w:t>
            </w:r>
            <w:r w:rsidRPr="00A1115A">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56BE89C7" w14:textId="77777777" w:rsidR="003E7471" w:rsidRPr="00A1115A" w:rsidRDefault="003E7471" w:rsidP="008E47C9">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6B8898E" w14:textId="77777777" w:rsidR="003E7471" w:rsidRPr="00A1115A" w:rsidRDefault="003E7471" w:rsidP="008E47C9">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0820CDD" w14:textId="77777777" w:rsidR="003E7471" w:rsidRPr="00A1115A" w:rsidRDefault="003E7471" w:rsidP="008E47C9">
            <w:pPr>
              <w:pStyle w:val="TAC"/>
              <w:rPr>
                <w:rFonts w:eastAsia="CG Times (WN)"/>
                <w:lang w:eastAsia="ko-KR"/>
              </w:rPr>
            </w:pPr>
          </w:p>
        </w:tc>
      </w:tr>
      <w:tr w:rsidR="003E7471" w:rsidRPr="00A1115A" w14:paraId="30CE48CA" w14:textId="77777777" w:rsidTr="008E47C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A5E235D" w14:textId="77777777" w:rsidR="003E7471" w:rsidRPr="00A1115A" w:rsidRDefault="003E7471" w:rsidP="008E47C9">
            <w:pPr>
              <w:pStyle w:val="TAC"/>
              <w:rPr>
                <w:rFonts w:eastAsia="CG Times (WN)"/>
                <w:lang w:eastAsia="ko-KR"/>
              </w:rPr>
            </w:pPr>
            <w:r w:rsidRPr="00A1115A">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tcPr>
          <w:p w14:paraId="087F9BC0" w14:textId="77777777" w:rsidR="003E7471" w:rsidRPr="00A1115A" w:rsidRDefault="003E7471" w:rsidP="008E47C9">
            <w:pPr>
              <w:pStyle w:val="TAC"/>
              <w:rPr>
                <w:rFonts w:eastAsia="CG Times (WN)"/>
                <w:lang w:eastAsia="ko-KR"/>
              </w:rPr>
            </w:pPr>
            <w:r w:rsidRPr="00B3376C">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2286DD0F" w14:textId="77777777" w:rsidR="003E7471" w:rsidRPr="00A1115A" w:rsidRDefault="003E7471" w:rsidP="008E47C9">
            <w:pPr>
              <w:pStyle w:val="TAC"/>
              <w:rPr>
                <w:rFonts w:eastAsia="CG Times (WN)"/>
                <w:lang w:eastAsia="ko-KR"/>
              </w:rPr>
            </w:pPr>
            <w:r w:rsidRPr="00B3376C">
              <w:t>+2/-3</w:t>
            </w:r>
          </w:p>
        </w:tc>
        <w:tc>
          <w:tcPr>
            <w:tcW w:w="1008" w:type="dxa"/>
            <w:tcBorders>
              <w:top w:val="single" w:sz="4" w:space="0" w:color="auto"/>
              <w:left w:val="single" w:sz="4" w:space="0" w:color="auto"/>
              <w:bottom w:val="single" w:sz="4" w:space="0" w:color="auto"/>
              <w:right w:val="single" w:sz="4" w:space="0" w:color="auto"/>
            </w:tcBorders>
            <w:hideMark/>
          </w:tcPr>
          <w:p w14:paraId="2ADB46CB" w14:textId="77777777" w:rsidR="003E7471" w:rsidRPr="00A1115A" w:rsidRDefault="003E7471" w:rsidP="008E47C9">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9379205" w14:textId="77777777" w:rsidR="003E7471" w:rsidRPr="00A1115A" w:rsidRDefault="003E7471" w:rsidP="008E47C9">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23E98D1B" w14:textId="77777777" w:rsidR="003E7471" w:rsidRPr="00A1115A" w:rsidRDefault="003E7471" w:rsidP="008E47C9">
            <w:pPr>
              <w:pStyle w:val="TAC"/>
              <w:rPr>
                <w:lang w:eastAsia="ko-KR"/>
              </w:rPr>
            </w:pPr>
            <w:r w:rsidRPr="00A1115A">
              <w:rPr>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51D6FCA1" w14:textId="77777777" w:rsidR="003E7471" w:rsidRPr="00A1115A" w:rsidRDefault="003E7471" w:rsidP="008E47C9">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FA692B1" w14:textId="77777777" w:rsidR="003E7471" w:rsidRPr="00A1115A" w:rsidRDefault="003E7471" w:rsidP="008E47C9">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45660D9" w14:textId="77777777" w:rsidR="003E7471" w:rsidRPr="00A1115A" w:rsidRDefault="003E7471" w:rsidP="008E47C9">
            <w:pPr>
              <w:pStyle w:val="TAC"/>
              <w:rPr>
                <w:rFonts w:eastAsia="CG Times (WN)"/>
                <w:lang w:eastAsia="ko-KR"/>
              </w:rPr>
            </w:pPr>
          </w:p>
        </w:tc>
      </w:tr>
      <w:tr w:rsidR="003E7471" w:rsidRPr="00A1115A" w14:paraId="5AC8E5C0" w14:textId="77777777" w:rsidTr="008E47C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4CB2CD8" w14:textId="77777777" w:rsidR="003E7471" w:rsidRPr="00A1115A" w:rsidRDefault="003E7471" w:rsidP="008E47C9">
            <w:pPr>
              <w:pStyle w:val="TAC"/>
              <w:rPr>
                <w:lang w:eastAsia="ko-KR"/>
              </w:rPr>
            </w:pPr>
            <w:r w:rsidRPr="00A1115A">
              <w:rPr>
                <w:rFonts w:eastAsia="CG Times (WN)"/>
                <w:lang w:eastAsia="ko-KR"/>
              </w:rPr>
              <w:t>n7</w:t>
            </w:r>
            <w:r w:rsidRPr="00A1115A">
              <w:rPr>
                <w:lang w:eastAsia="ko-KR"/>
              </w:rPr>
              <w:t>9</w:t>
            </w:r>
          </w:p>
        </w:tc>
        <w:tc>
          <w:tcPr>
            <w:tcW w:w="1008" w:type="dxa"/>
            <w:tcBorders>
              <w:top w:val="single" w:sz="4" w:space="0" w:color="auto"/>
              <w:left w:val="single" w:sz="4" w:space="0" w:color="auto"/>
              <w:bottom w:val="single" w:sz="4" w:space="0" w:color="auto"/>
              <w:right w:val="single" w:sz="4" w:space="0" w:color="auto"/>
            </w:tcBorders>
          </w:tcPr>
          <w:p w14:paraId="318454E7" w14:textId="77777777" w:rsidR="003E7471" w:rsidRPr="00A1115A" w:rsidRDefault="003E7471" w:rsidP="008E47C9">
            <w:pPr>
              <w:pStyle w:val="TAC"/>
              <w:rPr>
                <w:rFonts w:eastAsia="CG Times (WN)"/>
                <w:lang w:eastAsia="ko-KR"/>
              </w:rPr>
            </w:pPr>
            <w:r>
              <w:rPr>
                <w:rFonts w:eastAsiaTheme="minorEastAsia" w:hint="eastAsia"/>
                <w:lang w:eastAsia="zh-CN"/>
              </w:rPr>
              <w:t>29</w:t>
            </w:r>
          </w:p>
        </w:tc>
        <w:tc>
          <w:tcPr>
            <w:tcW w:w="1067" w:type="dxa"/>
            <w:tcBorders>
              <w:top w:val="single" w:sz="4" w:space="0" w:color="auto"/>
              <w:left w:val="single" w:sz="4" w:space="0" w:color="auto"/>
              <w:bottom w:val="single" w:sz="4" w:space="0" w:color="auto"/>
              <w:right w:val="single" w:sz="4" w:space="0" w:color="auto"/>
            </w:tcBorders>
          </w:tcPr>
          <w:p w14:paraId="3CB9F444" w14:textId="77777777" w:rsidR="003E7471" w:rsidRPr="00A1115A" w:rsidRDefault="003E7471" w:rsidP="008E47C9">
            <w:pPr>
              <w:pStyle w:val="TAC"/>
              <w:rPr>
                <w:rFonts w:eastAsia="CG Times (WN)"/>
                <w:lang w:eastAsia="ko-KR"/>
              </w:rPr>
            </w:pPr>
            <w:r w:rsidRPr="00EB6D99">
              <w:rPr>
                <w:rFonts w:eastAsia="CG Times (WN)"/>
                <w:lang w:eastAsia="ko-KR"/>
              </w:rPr>
              <w:t>+2/-3</w:t>
            </w:r>
          </w:p>
        </w:tc>
        <w:tc>
          <w:tcPr>
            <w:tcW w:w="1008" w:type="dxa"/>
            <w:tcBorders>
              <w:top w:val="single" w:sz="4" w:space="0" w:color="auto"/>
              <w:left w:val="single" w:sz="4" w:space="0" w:color="auto"/>
              <w:bottom w:val="single" w:sz="4" w:space="0" w:color="auto"/>
              <w:right w:val="single" w:sz="4" w:space="0" w:color="auto"/>
            </w:tcBorders>
            <w:hideMark/>
          </w:tcPr>
          <w:p w14:paraId="44DCA015" w14:textId="77777777" w:rsidR="003E7471" w:rsidRPr="00A1115A" w:rsidRDefault="003E7471" w:rsidP="008E47C9">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5EF61520" w14:textId="77777777" w:rsidR="003E7471" w:rsidRPr="00A1115A" w:rsidRDefault="003E7471" w:rsidP="008E47C9">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2195621D" w14:textId="77777777" w:rsidR="003E7471" w:rsidRPr="00A1115A" w:rsidRDefault="003E7471" w:rsidP="008E47C9">
            <w:pPr>
              <w:pStyle w:val="TAC"/>
              <w:rPr>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7AE1C52E" w14:textId="77777777" w:rsidR="003E7471" w:rsidRPr="00A1115A" w:rsidRDefault="003E7471" w:rsidP="008E47C9">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2565CF6" w14:textId="77777777" w:rsidR="003E7471" w:rsidRPr="00A1115A" w:rsidRDefault="003E7471" w:rsidP="008E47C9">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6392EE6" w14:textId="77777777" w:rsidR="003E7471" w:rsidRPr="00A1115A" w:rsidRDefault="003E7471" w:rsidP="008E47C9">
            <w:pPr>
              <w:pStyle w:val="TAC"/>
              <w:rPr>
                <w:rFonts w:eastAsia="CG Times (WN)"/>
                <w:lang w:eastAsia="ko-KR"/>
              </w:rPr>
            </w:pPr>
          </w:p>
        </w:tc>
      </w:tr>
      <w:tr w:rsidR="003E7471" w:rsidRPr="00A1115A" w14:paraId="41051681" w14:textId="77777777" w:rsidTr="008E47C9">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822D96E" w14:textId="77777777" w:rsidR="003E7471" w:rsidRPr="00784361" w:rsidRDefault="003E7471" w:rsidP="008E47C9">
            <w:pPr>
              <w:pStyle w:val="TAC"/>
            </w:pPr>
            <w:r w:rsidRPr="007825D4">
              <w:t>n80</w:t>
            </w:r>
          </w:p>
        </w:tc>
        <w:tc>
          <w:tcPr>
            <w:tcW w:w="1008" w:type="dxa"/>
            <w:tcBorders>
              <w:top w:val="single" w:sz="4" w:space="0" w:color="auto"/>
              <w:left w:val="single" w:sz="4" w:space="0" w:color="auto"/>
              <w:bottom w:val="single" w:sz="4" w:space="0" w:color="auto"/>
              <w:right w:val="single" w:sz="4" w:space="0" w:color="auto"/>
            </w:tcBorders>
          </w:tcPr>
          <w:p w14:paraId="1BFC3345" w14:textId="77777777" w:rsidR="003E7471" w:rsidRPr="00A1115A" w:rsidRDefault="003E7471" w:rsidP="008E47C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5479D88" w14:textId="77777777" w:rsidR="003E7471" w:rsidRPr="00A1115A" w:rsidRDefault="003E7471" w:rsidP="008E47C9">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17733E7B" w14:textId="77777777" w:rsidR="003E7471" w:rsidRPr="00A1115A" w:rsidRDefault="003E7471" w:rsidP="008E47C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B30A084" w14:textId="77777777" w:rsidR="003E7471" w:rsidRPr="00A1115A" w:rsidRDefault="003E7471" w:rsidP="008E47C9">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538ACBC2" w14:textId="77777777" w:rsidR="003E7471" w:rsidRPr="00784361" w:rsidRDefault="003E7471" w:rsidP="008E47C9">
            <w:pPr>
              <w:pStyle w:val="TAC"/>
            </w:pPr>
            <w:r w:rsidRPr="007825D4">
              <w:t>23</w:t>
            </w:r>
          </w:p>
        </w:tc>
        <w:tc>
          <w:tcPr>
            <w:tcW w:w="1257" w:type="dxa"/>
            <w:tcBorders>
              <w:top w:val="single" w:sz="4" w:space="0" w:color="auto"/>
              <w:left w:val="single" w:sz="4" w:space="0" w:color="auto"/>
              <w:bottom w:val="single" w:sz="4" w:space="0" w:color="auto"/>
              <w:right w:val="single" w:sz="4" w:space="0" w:color="auto"/>
            </w:tcBorders>
          </w:tcPr>
          <w:p w14:paraId="0EB7A939" w14:textId="77777777" w:rsidR="003E7471" w:rsidRPr="00784361" w:rsidRDefault="003E7471" w:rsidP="008E47C9">
            <w:pPr>
              <w:pStyle w:val="TAC"/>
            </w:pPr>
            <w:r w:rsidRPr="007825D4">
              <w:t>+2/-3</w:t>
            </w:r>
            <w:r w:rsidRPr="0073229A">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36E397B8" w14:textId="77777777" w:rsidR="003E7471" w:rsidRPr="00A1115A" w:rsidRDefault="003E7471" w:rsidP="008E47C9">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4404788" w14:textId="77777777" w:rsidR="003E7471" w:rsidRPr="00A1115A" w:rsidRDefault="003E7471" w:rsidP="008E47C9">
            <w:pPr>
              <w:pStyle w:val="TAC"/>
              <w:rPr>
                <w:rFonts w:eastAsia="CG Times (WN)"/>
                <w:lang w:eastAsia="ko-KR"/>
              </w:rPr>
            </w:pPr>
          </w:p>
        </w:tc>
      </w:tr>
      <w:tr w:rsidR="003E7471" w:rsidRPr="00A1115A" w14:paraId="1F2976EB" w14:textId="77777777" w:rsidTr="008E47C9">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7B3D347E" w14:textId="77777777" w:rsidR="003E7471" w:rsidRPr="00A1115A" w:rsidRDefault="003E7471" w:rsidP="008E47C9">
            <w:pPr>
              <w:pStyle w:val="TAC"/>
              <w:rPr>
                <w:rFonts w:eastAsia="CG Times (WN)"/>
                <w:lang w:eastAsia="ko-KR"/>
              </w:rPr>
            </w:pPr>
            <w:r w:rsidRPr="00784361">
              <w:t>n84</w:t>
            </w:r>
          </w:p>
        </w:tc>
        <w:tc>
          <w:tcPr>
            <w:tcW w:w="1008" w:type="dxa"/>
            <w:tcBorders>
              <w:top w:val="single" w:sz="4" w:space="0" w:color="auto"/>
              <w:left w:val="single" w:sz="4" w:space="0" w:color="auto"/>
              <w:bottom w:val="single" w:sz="4" w:space="0" w:color="auto"/>
              <w:right w:val="single" w:sz="4" w:space="0" w:color="auto"/>
            </w:tcBorders>
          </w:tcPr>
          <w:p w14:paraId="7613B99C" w14:textId="77777777" w:rsidR="003E7471" w:rsidRPr="00A1115A" w:rsidRDefault="003E7471" w:rsidP="008E47C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DC48EFA" w14:textId="77777777" w:rsidR="003E7471" w:rsidRPr="00A1115A" w:rsidRDefault="003E7471" w:rsidP="008E47C9">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8AE1006" w14:textId="77777777" w:rsidR="003E7471" w:rsidRPr="00A1115A" w:rsidRDefault="003E7471" w:rsidP="008E47C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8A96BC1" w14:textId="77777777" w:rsidR="003E7471" w:rsidRPr="00A1115A" w:rsidRDefault="003E7471" w:rsidP="008E47C9">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5697A015" w14:textId="77777777" w:rsidR="003E7471" w:rsidRPr="00A1115A" w:rsidRDefault="003E7471" w:rsidP="008E47C9">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11E51EB9" w14:textId="77777777" w:rsidR="003E7471" w:rsidRPr="00A1115A" w:rsidRDefault="003E7471" w:rsidP="008E47C9">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1DD85190" w14:textId="77777777" w:rsidR="003E7471" w:rsidRPr="00A1115A" w:rsidRDefault="003E7471" w:rsidP="008E47C9">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EBDB730" w14:textId="77777777" w:rsidR="003E7471" w:rsidRPr="00A1115A" w:rsidRDefault="003E7471" w:rsidP="008E47C9">
            <w:pPr>
              <w:pStyle w:val="TAC"/>
              <w:rPr>
                <w:rFonts w:eastAsia="CG Times (WN)"/>
                <w:lang w:eastAsia="ko-KR"/>
              </w:rPr>
            </w:pPr>
          </w:p>
        </w:tc>
      </w:tr>
      <w:tr w:rsidR="003E7471" w:rsidRPr="00A1115A" w14:paraId="262A7CB3" w14:textId="77777777" w:rsidTr="008E47C9">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14C3DDFB" w14:textId="77777777" w:rsidR="003E7471" w:rsidRPr="00A1115A" w:rsidRDefault="003E7471" w:rsidP="008E47C9">
            <w:pPr>
              <w:pStyle w:val="TAC"/>
              <w:rPr>
                <w:rFonts w:eastAsia="CG Times (WN)"/>
                <w:lang w:eastAsia="ko-KR"/>
              </w:rPr>
            </w:pPr>
            <w:r>
              <w:t>n95</w:t>
            </w:r>
          </w:p>
        </w:tc>
        <w:tc>
          <w:tcPr>
            <w:tcW w:w="1008" w:type="dxa"/>
            <w:tcBorders>
              <w:top w:val="single" w:sz="4" w:space="0" w:color="auto"/>
              <w:left w:val="single" w:sz="4" w:space="0" w:color="auto"/>
              <w:bottom w:val="single" w:sz="4" w:space="0" w:color="auto"/>
              <w:right w:val="single" w:sz="4" w:space="0" w:color="auto"/>
            </w:tcBorders>
          </w:tcPr>
          <w:p w14:paraId="39279A09" w14:textId="77777777" w:rsidR="003E7471" w:rsidRPr="00A1115A" w:rsidRDefault="003E7471" w:rsidP="008E47C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F4D196C" w14:textId="77777777" w:rsidR="003E7471" w:rsidRPr="00A1115A" w:rsidRDefault="003E7471" w:rsidP="008E47C9">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0BD50906" w14:textId="77777777" w:rsidR="003E7471" w:rsidRPr="00A1115A" w:rsidRDefault="003E7471" w:rsidP="008E47C9">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06C7D4EB" w14:textId="77777777" w:rsidR="003E7471" w:rsidRPr="00A1115A" w:rsidRDefault="003E7471" w:rsidP="008E47C9">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tcPr>
          <w:p w14:paraId="3B3FF584" w14:textId="77777777" w:rsidR="003E7471" w:rsidRPr="00A1115A" w:rsidRDefault="003E7471" w:rsidP="008E47C9">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tcPr>
          <w:p w14:paraId="1FBAA0FF" w14:textId="77777777" w:rsidR="003E7471" w:rsidRPr="00A1115A" w:rsidRDefault="003E7471" w:rsidP="008E47C9">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55BF1A85" w14:textId="77777777" w:rsidR="003E7471" w:rsidRPr="00A1115A" w:rsidRDefault="003E7471" w:rsidP="008E47C9">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F694FE3" w14:textId="77777777" w:rsidR="003E7471" w:rsidRPr="00A1115A" w:rsidRDefault="003E7471" w:rsidP="008E47C9">
            <w:pPr>
              <w:pStyle w:val="TAC"/>
              <w:rPr>
                <w:rFonts w:eastAsia="CG Times (WN)"/>
                <w:lang w:eastAsia="ko-KR"/>
              </w:rPr>
            </w:pPr>
          </w:p>
        </w:tc>
      </w:tr>
      <w:tr w:rsidR="003E7471" w:rsidRPr="00A1115A" w14:paraId="5ECE2882" w14:textId="77777777" w:rsidTr="008E47C9">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6FEB293" w14:textId="77777777" w:rsidR="003E7471" w:rsidRPr="00A1115A" w:rsidRDefault="003E7471" w:rsidP="008E47C9">
            <w:pPr>
              <w:pStyle w:val="TAC"/>
              <w:rPr>
                <w:rFonts w:eastAsia="CG Times (WN)"/>
                <w:lang w:eastAsia="ko-KR"/>
              </w:rPr>
            </w:pPr>
            <w:r>
              <w:t>n97</w:t>
            </w:r>
          </w:p>
        </w:tc>
        <w:tc>
          <w:tcPr>
            <w:tcW w:w="1008" w:type="dxa"/>
            <w:tcBorders>
              <w:top w:val="single" w:sz="4" w:space="0" w:color="auto"/>
              <w:left w:val="single" w:sz="4" w:space="0" w:color="auto"/>
              <w:bottom w:val="single" w:sz="4" w:space="0" w:color="auto"/>
              <w:right w:val="single" w:sz="4" w:space="0" w:color="auto"/>
            </w:tcBorders>
          </w:tcPr>
          <w:p w14:paraId="3415792F" w14:textId="77777777" w:rsidR="003E7471" w:rsidRPr="00A1115A" w:rsidRDefault="003E7471" w:rsidP="008E47C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6D6DA5D" w14:textId="77777777" w:rsidR="003E7471" w:rsidRPr="00A1115A" w:rsidRDefault="003E7471" w:rsidP="008E47C9">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6B83F6E7" w14:textId="77777777" w:rsidR="003E7471" w:rsidRPr="00A1115A" w:rsidRDefault="003E7471" w:rsidP="008E47C9">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0A3E2F2" w14:textId="77777777" w:rsidR="003E7471" w:rsidRPr="00A1115A" w:rsidRDefault="003E7471" w:rsidP="008E47C9">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tcPr>
          <w:p w14:paraId="6A462E76" w14:textId="77777777" w:rsidR="003E7471" w:rsidRPr="00A1115A" w:rsidRDefault="003E7471" w:rsidP="008E47C9">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tcPr>
          <w:p w14:paraId="217148D3" w14:textId="77777777" w:rsidR="003E7471" w:rsidRPr="00A1115A" w:rsidRDefault="003E7471" w:rsidP="008E47C9">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120385F8" w14:textId="77777777" w:rsidR="003E7471" w:rsidRPr="00A1115A" w:rsidRDefault="003E7471" w:rsidP="008E47C9">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C37413A" w14:textId="77777777" w:rsidR="003E7471" w:rsidRPr="00A1115A" w:rsidRDefault="003E7471" w:rsidP="008E47C9">
            <w:pPr>
              <w:pStyle w:val="TAC"/>
              <w:rPr>
                <w:rFonts w:eastAsia="CG Times (WN)"/>
                <w:lang w:eastAsia="ko-KR"/>
              </w:rPr>
            </w:pPr>
          </w:p>
        </w:tc>
      </w:tr>
      <w:tr w:rsidR="003E7471" w:rsidRPr="00A1115A" w14:paraId="77484B30" w14:textId="77777777" w:rsidTr="008E47C9">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25F4E649" w14:textId="77777777" w:rsidR="003E7471" w:rsidRPr="00A1115A" w:rsidRDefault="003E7471" w:rsidP="008E47C9">
            <w:pPr>
              <w:pStyle w:val="TAC"/>
              <w:rPr>
                <w:rFonts w:eastAsia="CG Times (WN)"/>
                <w:lang w:eastAsia="ko-KR"/>
              </w:rPr>
            </w:pPr>
            <w:r>
              <w:t>n98</w:t>
            </w:r>
          </w:p>
        </w:tc>
        <w:tc>
          <w:tcPr>
            <w:tcW w:w="1008" w:type="dxa"/>
            <w:tcBorders>
              <w:top w:val="single" w:sz="4" w:space="0" w:color="auto"/>
              <w:left w:val="single" w:sz="4" w:space="0" w:color="auto"/>
              <w:bottom w:val="single" w:sz="4" w:space="0" w:color="auto"/>
              <w:right w:val="single" w:sz="4" w:space="0" w:color="auto"/>
            </w:tcBorders>
          </w:tcPr>
          <w:p w14:paraId="3F3336F1" w14:textId="77777777" w:rsidR="003E7471" w:rsidRPr="00A1115A" w:rsidRDefault="003E7471" w:rsidP="008E47C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ACF8CC6" w14:textId="77777777" w:rsidR="003E7471" w:rsidRPr="00A1115A" w:rsidRDefault="003E7471" w:rsidP="008E47C9">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77585DDF" w14:textId="77777777" w:rsidR="003E7471" w:rsidRPr="00A1115A" w:rsidRDefault="003E7471" w:rsidP="008E47C9">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14161AF7" w14:textId="77777777" w:rsidR="003E7471" w:rsidRPr="00A1115A" w:rsidRDefault="003E7471" w:rsidP="008E47C9">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tcPr>
          <w:p w14:paraId="2F153F63" w14:textId="77777777" w:rsidR="003E7471" w:rsidRPr="00A1115A" w:rsidRDefault="003E7471" w:rsidP="008E47C9">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tcPr>
          <w:p w14:paraId="5D2D81A5" w14:textId="77777777" w:rsidR="003E7471" w:rsidRPr="00A1115A" w:rsidRDefault="003E7471" w:rsidP="008E47C9">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35D37820" w14:textId="77777777" w:rsidR="003E7471" w:rsidRPr="00A1115A" w:rsidRDefault="003E7471" w:rsidP="008E47C9">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CB42DA8" w14:textId="77777777" w:rsidR="003E7471" w:rsidRPr="00A1115A" w:rsidRDefault="003E7471" w:rsidP="008E47C9">
            <w:pPr>
              <w:pStyle w:val="TAC"/>
              <w:rPr>
                <w:rFonts w:eastAsia="CG Times (WN)"/>
                <w:lang w:eastAsia="ko-KR"/>
              </w:rPr>
            </w:pPr>
          </w:p>
        </w:tc>
      </w:tr>
      <w:tr w:rsidR="003E7471" w:rsidRPr="00A1115A" w14:paraId="3542A083" w14:textId="77777777" w:rsidTr="008E47C9">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2B796361" w14:textId="77777777" w:rsidR="003E7471" w:rsidRPr="00784361" w:rsidRDefault="003E7471" w:rsidP="008E47C9">
            <w:pPr>
              <w:pStyle w:val="TAC"/>
            </w:pPr>
            <w:r>
              <w:t>n99</w:t>
            </w:r>
          </w:p>
        </w:tc>
        <w:tc>
          <w:tcPr>
            <w:tcW w:w="1008" w:type="dxa"/>
            <w:tcBorders>
              <w:top w:val="single" w:sz="4" w:space="0" w:color="auto"/>
              <w:left w:val="single" w:sz="4" w:space="0" w:color="auto"/>
              <w:bottom w:val="single" w:sz="4" w:space="0" w:color="auto"/>
              <w:right w:val="single" w:sz="4" w:space="0" w:color="auto"/>
            </w:tcBorders>
          </w:tcPr>
          <w:p w14:paraId="6AE64C4A" w14:textId="77777777" w:rsidR="003E7471" w:rsidRPr="00A1115A" w:rsidRDefault="003E7471" w:rsidP="008E47C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0099ABC" w14:textId="77777777" w:rsidR="003E7471" w:rsidRPr="00A1115A" w:rsidRDefault="003E7471" w:rsidP="008E47C9">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B81EED9" w14:textId="77777777" w:rsidR="003E7471" w:rsidRPr="00A1115A" w:rsidRDefault="003E7471" w:rsidP="008E47C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2B4B86D" w14:textId="77777777" w:rsidR="003E7471" w:rsidRPr="00A1115A" w:rsidRDefault="003E7471" w:rsidP="008E47C9">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5A13ECE9" w14:textId="77777777" w:rsidR="003E7471" w:rsidRPr="00784361" w:rsidRDefault="003E7471" w:rsidP="008E47C9">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49749324" w14:textId="77777777" w:rsidR="003E7471" w:rsidRPr="00784361" w:rsidRDefault="003E7471" w:rsidP="008E47C9">
            <w:pPr>
              <w:pStyle w:val="TAC"/>
            </w:pPr>
            <w:r w:rsidRPr="00A1115A">
              <w:rPr>
                <w:rFonts w:eastAsia="CG Times (WN)"/>
                <w:lang w:eastAsia="ko-KR"/>
              </w:rPr>
              <w:t>+2/-</w:t>
            </w:r>
            <w:r>
              <w:rPr>
                <w:rFonts w:eastAsia="CG Times (WN)"/>
                <w:lang w:eastAsia="ko-KR"/>
              </w:rPr>
              <w:t>4</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183DA685" w14:textId="77777777" w:rsidR="003E7471" w:rsidRPr="00A1115A" w:rsidRDefault="003E7471" w:rsidP="008E47C9">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029F903" w14:textId="77777777" w:rsidR="003E7471" w:rsidRPr="00A1115A" w:rsidRDefault="003E7471" w:rsidP="008E47C9">
            <w:pPr>
              <w:pStyle w:val="TAC"/>
              <w:rPr>
                <w:rFonts w:eastAsia="CG Times (WN)"/>
                <w:lang w:eastAsia="ko-KR"/>
              </w:rPr>
            </w:pPr>
          </w:p>
        </w:tc>
      </w:tr>
      <w:tr w:rsidR="003E7471" w:rsidRPr="00A1115A" w14:paraId="48333AD1" w14:textId="77777777" w:rsidTr="008E47C9">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581492D0" w14:textId="77777777" w:rsidR="003E7471" w:rsidRPr="00A1115A" w:rsidRDefault="003E7471" w:rsidP="008E47C9">
            <w:pPr>
              <w:pStyle w:val="TAN"/>
              <w:rPr>
                <w:lang w:eastAsia="ko-KR"/>
              </w:rPr>
            </w:pPr>
            <w:r w:rsidRPr="00A1115A">
              <w:rPr>
                <w:lang w:eastAsia="ko-KR"/>
              </w:rPr>
              <w:t xml:space="preserve">NOTE </w:t>
            </w:r>
            <w:r w:rsidRPr="00A1115A">
              <w:rPr>
                <w:lang w:eastAsia="zh-CN"/>
              </w:rPr>
              <w:t>1</w:t>
            </w:r>
            <w:r w:rsidRPr="00A1115A">
              <w:rPr>
                <w:lang w:eastAsia="ko-KR"/>
              </w:rPr>
              <w:t>:</w:t>
            </w:r>
            <w:r w:rsidRPr="00A1115A">
              <w:rPr>
                <w:lang w:eastAsia="ko-KR"/>
              </w:rPr>
              <w:tab/>
              <w:t xml:space="preserve">The transmission bandwidths confined within </w:t>
            </w:r>
            <w:proofErr w:type="spellStart"/>
            <w:r w:rsidRPr="00A1115A">
              <w:rPr>
                <w:lang w:eastAsia="ko-KR"/>
              </w:rPr>
              <w:t>F</w:t>
            </w:r>
            <w:r w:rsidRPr="00A1115A">
              <w:rPr>
                <w:vertAlign w:val="subscript"/>
                <w:lang w:eastAsia="ko-KR"/>
              </w:rPr>
              <w:t>UL_low</w:t>
            </w:r>
            <w:proofErr w:type="spellEnd"/>
            <w:r w:rsidRPr="00A1115A">
              <w:rPr>
                <w:lang w:eastAsia="ko-KR"/>
              </w:rPr>
              <w:t xml:space="preserve"> and </w:t>
            </w:r>
            <w:proofErr w:type="spellStart"/>
            <w:r w:rsidRPr="00A1115A">
              <w:rPr>
                <w:lang w:eastAsia="ko-KR"/>
              </w:rPr>
              <w:t>F</w:t>
            </w:r>
            <w:r w:rsidRPr="00A1115A">
              <w:rPr>
                <w:vertAlign w:val="subscript"/>
                <w:lang w:eastAsia="ko-KR"/>
              </w:rPr>
              <w:t>UL_low</w:t>
            </w:r>
            <w:proofErr w:type="spellEnd"/>
            <w:r w:rsidRPr="00A1115A">
              <w:rPr>
                <w:vertAlign w:val="subscript"/>
                <w:lang w:eastAsia="ko-KR"/>
              </w:rPr>
              <w:t xml:space="preserve"> </w:t>
            </w:r>
            <w:r w:rsidRPr="00A1115A">
              <w:rPr>
                <w:lang w:eastAsia="ko-KR"/>
              </w:rPr>
              <w:t xml:space="preserve">+ 4 MHz or </w:t>
            </w:r>
            <w:proofErr w:type="spellStart"/>
            <w:r w:rsidRPr="00A1115A">
              <w:rPr>
                <w:lang w:eastAsia="ko-KR"/>
              </w:rPr>
              <w:t>F</w:t>
            </w:r>
            <w:r w:rsidRPr="00A1115A">
              <w:rPr>
                <w:vertAlign w:val="subscript"/>
                <w:lang w:eastAsia="ko-KR"/>
              </w:rPr>
              <w:t>UL_high</w:t>
            </w:r>
            <w:proofErr w:type="spellEnd"/>
            <w:r w:rsidRPr="00A1115A">
              <w:rPr>
                <w:lang w:eastAsia="ko-KR"/>
              </w:rPr>
              <w:t xml:space="preserve"> – 4 MHz and </w:t>
            </w:r>
            <w:proofErr w:type="spellStart"/>
            <w:r w:rsidRPr="00A1115A">
              <w:rPr>
                <w:lang w:eastAsia="ko-KR"/>
              </w:rPr>
              <w:t>F</w:t>
            </w:r>
            <w:r w:rsidRPr="00A1115A">
              <w:rPr>
                <w:vertAlign w:val="subscript"/>
                <w:lang w:eastAsia="ko-KR"/>
              </w:rPr>
              <w:t>UL_high</w:t>
            </w:r>
            <w:proofErr w:type="spellEnd"/>
            <w:r w:rsidRPr="00A1115A">
              <w:rPr>
                <w:lang w:eastAsia="ko-KR"/>
              </w:rPr>
              <w:t>, the maximum output power requirement is relaxed by reducing the lower tolerance limit by 1.5 dB</w:t>
            </w:r>
          </w:p>
          <w:p w14:paraId="28510B82" w14:textId="77777777" w:rsidR="003E7471" w:rsidRPr="00A1115A" w:rsidRDefault="003E7471" w:rsidP="008E47C9">
            <w:pPr>
              <w:pStyle w:val="TAN"/>
              <w:rPr>
                <w:lang w:eastAsia="ko-KR"/>
              </w:rPr>
            </w:pPr>
            <w:r w:rsidRPr="00A1115A">
              <w:rPr>
                <w:lang w:eastAsia="ko-KR"/>
              </w:rPr>
              <w:t>NOTE 2:</w:t>
            </w:r>
            <w:r w:rsidRPr="00A1115A">
              <w:rPr>
                <w:lang w:eastAsia="ko-KR"/>
              </w:rPr>
              <w:tab/>
              <w:t>Power class 3 is the default power class unless otherwise stated</w:t>
            </w:r>
          </w:p>
        </w:tc>
      </w:tr>
    </w:tbl>
    <w:p w14:paraId="70642D6E" w14:textId="77777777" w:rsidR="003E7471" w:rsidRPr="00A1115A" w:rsidRDefault="003E7471" w:rsidP="003E7471">
      <w:pPr>
        <w:rPr>
          <w:lang w:val="en-US"/>
        </w:rPr>
      </w:pPr>
    </w:p>
    <w:p w14:paraId="4E2FB611" w14:textId="77777777" w:rsidR="003E7471" w:rsidRPr="00A1115A" w:rsidRDefault="003E7471" w:rsidP="003E7471">
      <w:pPr>
        <w:pStyle w:val="TH"/>
      </w:pPr>
      <w:r w:rsidRPr="00A1115A">
        <w:lastRenderedPageBreak/>
        <w:t xml:space="preserve">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w:t>
      </w:r>
      <w:r w:rsidRPr="00A1115A">
        <w:rPr>
          <w:rFonts w:hint="eastAsia"/>
        </w:rPr>
        <w:t>2</w:t>
      </w:r>
      <w:r w:rsidRPr="00A1115A">
        <w:t xml:space="preserve">: </w:t>
      </w:r>
      <w:r w:rsidRPr="00A1115A">
        <w:rPr>
          <w:rFonts w:hint="eastAsia"/>
        </w:rPr>
        <w:t>UL MIMO configuration in c</w:t>
      </w:r>
      <w:r w:rsidRPr="00A1115A">
        <w:t>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3E7471" w:rsidRPr="00A1115A" w14:paraId="0EF4AEB8" w14:textId="77777777" w:rsidTr="008E47C9">
        <w:trPr>
          <w:jc w:val="center"/>
        </w:trPr>
        <w:tc>
          <w:tcPr>
            <w:tcW w:w="2411" w:type="dxa"/>
          </w:tcPr>
          <w:p w14:paraId="1768939A" w14:textId="77777777" w:rsidR="003E7471" w:rsidRPr="00A1115A" w:rsidRDefault="003E7471" w:rsidP="008E47C9">
            <w:pPr>
              <w:pStyle w:val="TAH"/>
            </w:pPr>
            <w:r w:rsidRPr="00A1115A">
              <w:t>Transmission scheme</w:t>
            </w:r>
          </w:p>
        </w:tc>
        <w:tc>
          <w:tcPr>
            <w:tcW w:w="1902" w:type="dxa"/>
          </w:tcPr>
          <w:p w14:paraId="21F3443A" w14:textId="77777777" w:rsidR="003E7471" w:rsidRPr="00A1115A" w:rsidRDefault="003E7471" w:rsidP="008E47C9">
            <w:pPr>
              <w:pStyle w:val="TAH"/>
              <w:rPr>
                <w:rFonts w:eastAsia="CG Times (WN)"/>
              </w:rPr>
            </w:pPr>
            <w:r w:rsidRPr="00A1115A">
              <w:rPr>
                <w:rFonts w:eastAsia="CG Times (WN)"/>
              </w:rPr>
              <w:t xml:space="preserve">DCI format </w:t>
            </w:r>
          </w:p>
        </w:tc>
        <w:tc>
          <w:tcPr>
            <w:tcW w:w="1925" w:type="dxa"/>
          </w:tcPr>
          <w:p w14:paraId="0C8D3147" w14:textId="77777777" w:rsidR="003E7471" w:rsidRPr="00A1115A" w:rsidRDefault="003E7471" w:rsidP="008E47C9">
            <w:pPr>
              <w:pStyle w:val="TAH"/>
              <w:rPr>
                <w:rFonts w:eastAsia="CG Times (WN)"/>
              </w:rPr>
            </w:pPr>
            <w:r w:rsidRPr="00A1115A">
              <w:rPr>
                <w:rFonts w:eastAsia="CG Times (WN)"/>
              </w:rPr>
              <w:t>Number of layers</w:t>
            </w:r>
          </w:p>
        </w:tc>
        <w:tc>
          <w:tcPr>
            <w:tcW w:w="2546" w:type="dxa"/>
          </w:tcPr>
          <w:p w14:paraId="1FA819DB" w14:textId="77777777" w:rsidR="003E7471" w:rsidRPr="00A1115A" w:rsidRDefault="003E7471" w:rsidP="008E47C9">
            <w:pPr>
              <w:pStyle w:val="TAH"/>
              <w:rPr>
                <w:rFonts w:eastAsia="CG Times (WN)"/>
              </w:rPr>
            </w:pPr>
            <w:r w:rsidRPr="00A1115A">
              <w:rPr>
                <w:rFonts w:eastAsia="CG Times (WN)"/>
              </w:rPr>
              <w:t>TPMI index</w:t>
            </w:r>
          </w:p>
        </w:tc>
      </w:tr>
      <w:tr w:rsidR="003E7471" w:rsidRPr="00A1115A" w14:paraId="604B4D83" w14:textId="77777777" w:rsidTr="008E47C9">
        <w:trPr>
          <w:jc w:val="center"/>
        </w:trPr>
        <w:tc>
          <w:tcPr>
            <w:tcW w:w="2411" w:type="dxa"/>
          </w:tcPr>
          <w:p w14:paraId="5BDF793F" w14:textId="77777777" w:rsidR="003E7471" w:rsidRPr="00A1115A" w:rsidRDefault="003E7471" w:rsidP="008E47C9">
            <w:pPr>
              <w:pStyle w:val="TAC"/>
            </w:pPr>
            <w:r w:rsidRPr="00A1115A">
              <w:t>Codebook based uplink</w:t>
            </w:r>
          </w:p>
        </w:tc>
        <w:tc>
          <w:tcPr>
            <w:tcW w:w="1902" w:type="dxa"/>
          </w:tcPr>
          <w:p w14:paraId="273B4CC4" w14:textId="77777777" w:rsidR="003E7471" w:rsidRPr="00A1115A" w:rsidRDefault="003E7471" w:rsidP="008E47C9">
            <w:pPr>
              <w:pStyle w:val="TAC"/>
              <w:rPr>
                <w:rFonts w:eastAsia="CG Times (WN)"/>
              </w:rPr>
            </w:pPr>
            <w:r w:rsidRPr="00A1115A">
              <w:rPr>
                <w:rFonts w:eastAsia="CG Times (WN)"/>
              </w:rPr>
              <w:t>DCI format 0_1</w:t>
            </w:r>
          </w:p>
        </w:tc>
        <w:tc>
          <w:tcPr>
            <w:tcW w:w="1925" w:type="dxa"/>
          </w:tcPr>
          <w:p w14:paraId="28FCBDBE" w14:textId="77777777" w:rsidR="003E7471" w:rsidRPr="00A1115A" w:rsidRDefault="003E7471" w:rsidP="008E47C9">
            <w:pPr>
              <w:pStyle w:val="TAC"/>
              <w:rPr>
                <w:rFonts w:eastAsia="CG Times (WN)"/>
              </w:rPr>
            </w:pPr>
            <w:r w:rsidRPr="00A1115A">
              <w:rPr>
                <w:rFonts w:eastAsia="CG Times (WN)"/>
              </w:rPr>
              <w:t>2</w:t>
            </w:r>
          </w:p>
        </w:tc>
        <w:tc>
          <w:tcPr>
            <w:tcW w:w="2546" w:type="dxa"/>
          </w:tcPr>
          <w:p w14:paraId="0307E0E4" w14:textId="77777777" w:rsidR="003E7471" w:rsidRPr="00A1115A" w:rsidRDefault="003E7471" w:rsidP="008E47C9">
            <w:pPr>
              <w:pStyle w:val="TAC"/>
              <w:rPr>
                <w:rFonts w:eastAsia="CG Times (WN)"/>
              </w:rPr>
            </w:pPr>
            <w:r w:rsidRPr="00A1115A">
              <w:rPr>
                <w:rFonts w:eastAsia="CG Times (WN)"/>
              </w:rPr>
              <w:t>0</w:t>
            </w:r>
          </w:p>
        </w:tc>
      </w:tr>
      <w:tr w:rsidR="003E7471" w:rsidRPr="00A1115A" w14:paraId="71F01CEC" w14:textId="77777777" w:rsidTr="008E47C9">
        <w:trPr>
          <w:jc w:val="center"/>
        </w:trPr>
        <w:tc>
          <w:tcPr>
            <w:tcW w:w="8784" w:type="dxa"/>
            <w:gridSpan w:val="4"/>
          </w:tcPr>
          <w:p w14:paraId="43E98DC2" w14:textId="77777777" w:rsidR="003E7471" w:rsidRPr="00A1115A" w:rsidRDefault="003E7471" w:rsidP="008E47C9">
            <w:pPr>
              <w:pStyle w:val="TAN"/>
            </w:pPr>
            <w:r w:rsidRPr="00A1115A">
              <w:t>NOTE 1:</w:t>
            </w:r>
            <w:r w:rsidRPr="00A1115A">
              <w:tab/>
              <w:t xml:space="preserve">The UE is configured with one SRS resource with the </w:t>
            </w:r>
            <w:r w:rsidRPr="00A1115A">
              <w:rPr>
                <w:color w:val="000000"/>
              </w:rPr>
              <w:t xml:space="preserve">parameter </w:t>
            </w:r>
            <w:proofErr w:type="spellStart"/>
            <w:r w:rsidRPr="00A1115A">
              <w:rPr>
                <w:i/>
                <w:color w:val="000000"/>
              </w:rPr>
              <w:t>nrofSRS</w:t>
            </w:r>
            <w:proofErr w:type="spellEnd"/>
            <w:r w:rsidRPr="00A1115A">
              <w:rPr>
                <w:i/>
                <w:color w:val="000000"/>
              </w:rPr>
              <w:t>-Ports</w:t>
            </w:r>
            <w:r w:rsidRPr="00A1115A">
              <w:rPr>
                <w:color w:val="000000"/>
              </w:rPr>
              <w:t xml:space="preserve"> set to 2.</w:t>
            </w:r>
          </w:p>
        </w:tc>
      </w:tr>
    </w:tbl>
    <w:p w14:paraId="23927496" w14:textId="77777777" w:rsidR="003E7471" w:rsidRPr="00A1115A" w:rsidRDefault="003E7471" w:rsidP="003E7471">
      <w:pPr>
        <w:rPr>
          <w:lang w:eastAsia="zh-CN"/>
        </w:rPr>
      </w:pPr>
    </w:p>
    <w:p w14:paraId="448F52DE" w14:textId="73411D43" w:rsidR="003E7471" w:rsidRPr="00A1115A" w:rsidRDefault="003E7471" w:rsidP="003E7471">
      <w:r w:rsidRPr="00A1115A">
        <w:t>For UE support uplink full power transmission (</w:t>
      </w:r>
      <w:proofErr w:type="spellStart"/>
      <w:r w:rsidRPr="00A1115A">
        <w:t>ULFPTx</w:t>
      </w:r>
      <w:proofErr w:type="spellEnd"/>
      <w:r w:rsidRPr="00A1115A">
        <w:t xml:space="preserve">) for UL MIMO, the maximum output power requirements specified in Table 6.2D.1-1 shall be met with the PUSCH configurations specified in Table 6.2D.1-3, based upon UE’s support of uplink full power transmission mode. </w:t>
      </w:r>
      <w:ins w:id="38" w:author="Huawei-Chunying Gu" w:date="2023-05-09T11:25:00Z">
        <w:r w:rsidR="00700811" w:rsidRPr="00A1115A">
          <w:rPr>
            <w:rFonts w:hint="eastAsia"/>
          </w:rPr>
          <w:t xml:space="preserve">For UE supporting </w:t>
        </w:r>
        <w:r w:rsidR="00700811" w:rsidRPr="00A1115A">
          <w:t>uplink full power transmission (</w:t>
        </w:r>
        <w:proofErr w:type="spellStart"/>
        <w:r w:rsidR="00700811" w:rsidRPr="00A1115A">
          <w:t>ULFPTx</w:t>
        </w:r>
        <w:proofErr w:type="spellEnd"/>
        <w:r w:rsidR="00700811" w:rsidRPr="00A1115A">
          <w:t xml:space="preserve">) for </w:t>
        </w:r>
        <w:r w:rsidR="00700811" w:rsidRPr="00A1115A">
          <w:rPr>
            <w:rFonts w:hint="eastAsia"/>
          </w:rPr>
          <w:t>UL MIMO, t</w:t>
        </w:r>
        <w:r w:rsidR="00700811" w:rsidRPr="00A1115A">
          <w:t xml:space="preserve">he maximum output power is defined as the sum of the maximum output power from both UE antenna connectors. The period of measurement shall be at least one sub frame (1 </w:t>
        </w:r>
        <w:proofErr w:type="spellStart"/>
        <w:r w:rsidR="00700811" w:rsidRPr="00A1115A">
          <w:t>ms</w:t>
        </w:r>
        <w:proofErr w:type="spellEnd"/>
        <w:r w:rsidR="00700811" w:rsidRPr="00A1115A">
          <w:t>).</w:t>
        </w:r>
      </w:ins>
    </w:p>
    <w:p w14:paraId="496AE737" w14:textId="77777777" w:rsidR="003E7471" w:rsidRPr="00A1115A" w:rsidRDefault="003E7471" w:rsidP="003E7471">
      <w:pPr>
        <w:pStyle w:val="TH"/>
      </w:pPr>
      <w:r w:rsidRPr="00A1115A">
        <w:t xml:space="preserve">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-3: PUSCH C</w:t>
      </w:r>
      <w:r w:rsidRPr="00A1115A">
        <w:rPr>
          <w:rFonts w:hint="eastAsia"/>
        </w:rPr>
        <w:t>onfiguration</w:t>
      </w:r>
      <w:r w:rsidRPr="00A1115A">
        <w:t xml:space="preserve"> for uplink full power transmission (</w:t>
      </w:r>
      <w:proofErr w:type="spellStart"/>
      <w:r w:rsidRPr="00A1115A">
        <w:t>ULFPTx</w:t>
      </w:r>
      <w:proofErr w:type="spellEnd"/>
      <w:r w:rsidRPr="00A1115A">
        <w:t>)</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3E7471" w:rsidRPr="00A1115A" w14:paraId="2D5B07D8" w14:textId="77777777" w:rsidTr="008E47C9">
        <w:tc>
          <w:tcPr>
            <w:tcW w:w="993" w:type="dxa"/>
          </w:tcPr>
          <w:p w14:paraId="2534F748" w14:textId="77777777" w:rsidR="003E7471" w:rsidRPr="00A1115A" w:rsidRDefault="003E7471" w:rsidP="008E47C9">
            <w:pPr>
              <w:pStyle w:val="TAH"/>
            </w:pPr>
            <w:proofErr w:type="spellStart"/>
            <w:r w:rsidRPr="00A1115A">
              <w:t>ULFPTx</w:t>
            </w:r>
            <w:proofErr w:type="spellEnd"/>
            <w:r w:rsidRPr="00A1115A">
              <w:t xml:space="preserve"> Mode</w:t>
            </w:r>
          </w:p>
        </w:tc>
        <w:tc>
          <w:tcPr>
            <w:tcW w:w="2126" w:type="dxa"/>
          </w:tcPr>
          <w:p w14:paraId="7BFF57E0" w14:textId="77777777" w:rsidR="003E7471" w:rsidRPr="00A1115A" w:rsidRDefault="003E7471" w:rsidP="008E47C9">
            <w:pPr>
              <w:pStyle w:val="TAH"/>
            </w:pPr>
            <w:r w:rsidRPr="00A1115A">
              <w:t>Transmission scheme</w:t>
            </w:r>
          </w:p>
        </w:tc>
        <w:tc>
          <w:tcPr>
            <w:tcW w:w="1559" w:type="dxa"/>
          </w:tcPr>
          <w:p w14:paraId="0DDB1A99" w14:textId="77777777" w:rsidR="003E7471" w:rsidRPr="00A1115A" w:rsidRDefault="003E7471" w:rsidP="008E47C9">
            <w:pPr>
              <w:pStyle w:val="TAH"/>
              <w:rPr>
                <w:rFonts w:eastAsia="CG Times (WN)"/>
              </w:rPr>
            </w:pPr>
            <w:r w:rsidRPr="00A1115A">
              <w:rPr>
                <w:rFonts w:eastAsia="CG Times (WN)"/>
              </w:rPr>
              <w:t xml:space="preserve">DCI format </w:t>
            </w:r>
          </w:p>
        </w:tc>
        <w:tc>
          <w:tcPr>
            <w:tcW w:w="2693" w:type="dxa"/>
          </w:tcPr>
          <w:p w14:paraId="29981A8D" w14:textId="77777777" w:rsidR="003E7471" w:rsidRPr="00A1115A" w:rsidRDefault="003E7471" w:rsidP="008E47C9">
            <w:pPr>
              <w:pStyle w:val="TAH"/>
              <w:rPr>
                <w:rFonts w:eastAsia="CG Times (WN)"/>
              </w:rPr>
            </w:pPr>
            <w:r w:rsidRPr="00A1115A">
              <w:rPr>
                <w:rFonts w:eastAsia="CG Times (WN)"/>
              </w:rPr>
              <w:t>Modulation</w:t>
            </w:r>
          </w:p>
        </w:tc>
        <w:tc>
          <w:tcPr>
            <w:tcW w:w="993" w:type="dxa"/>
          </w:tcPr>
          <w:p w14:paraId="4B3F6B30" w14:textId="77777777" w:rsidR="003E7471" w:rsidRPr="00A1115A" w:rsidRDefault="003E7471" w:rsidP="008E47C9">
            <w:pPr>
              <w:pStyle w:val="TAH"/>
              <w:rPr>
                <w:rFonts w:eastAsia="CG Times (WN)"/>
              </w:rPr>
            </w:pPr>
            <w:r w:rsidRPr="00A1115A">
              <w:rPr>
                <w:rFonts w:eastAsia="CG Times (WN)"/>
              </w:rPr>
              <w:t>Number of layers</w:t>
            </w:r>
          </w:p>
        </w:tc>
        <w:tc>
          <w:tcPr>
            <w:tcW w:w="1134" w:type="dxa"/>
          </w:tcPr>
          <w:p w14:paraId="5AFFF3B7" w14:textId="77777777" w:rsidR="003E7471" w:rsidRPr="00A1115A" w:rsidRDefault="003E7471" w:rsidP="008E47C9">
            <w:pPr>
              <w:pStyle w:val="TAH"/>
              <w:rPr>
                <w:rFonts w:eastAsia="CG Times (WN)"/>
              </w:rPr>
            </w:pPr>
            <w:r w:rsidRPr="00A1115A">
              <w:rPr>
                <w:rFonts w:eastAsia="CG Times (WN)"/>
              </w:rPr>
              <w:t>Number of Tx Port</w:t>
            </w:r>
          </w:p>
        </w:tc>
        <w:tc>
          <w:tcPr>
            <w:tcW w:w="1134" w:type="dxa"/>
          </w:tcPr>
          <w:p w14:paraId="2835A72C" w14:textId="77777777" w:rsidR="003E7471" w:rsidRPr="00A1115A" w:rsidRDefault="003E7471" w:rsidP="008E47C9">
            <w:pPr>
              <w:pStyle w:val="TAH"/>
              <w:rPr>
                <w:rFonts w:eastAsia="CG Times (WN)"/>
              </w:rPr>
            </w:pPr>
            <w:r w:rsidRPr="00A1115A">
              <w:rPr>
                <w:rFonts w:eastAsia="CG Times (WN)"/>
              </w:rPr>
              <w:t>TPMI index</w:t>
            </w:r>
          </w:p>
        </w:tc>
      </w:tr>
      <w:tr w:rsidR="003E7471" w:rsidRPr="00A1115A" w14:paraId="44B5E5EF" w14:textId="77777777" w:rsidTr="008E47C9">
        <w:tc>
          <w:tcPr>
            <w:tcW w:w="993" w:type="dxa"/>
          </w:tcPr>
          <w:p w14:paraId="1848C08A" w14:textId="77777777" w:rsidR="003E7471" w:rsidRPr="00A1115A" w:rsidRDefault="003E7471" w:rsidP="008E47C9">
            <w:pPr>
              <w:pStyle w:val="TAC"/>
            </w:pPr>
            <w:r w:rsidRPr="00A1115A">
              <w:t>Mode-1</w:t>
            </w:r>
          </w:p>
        </w:tc>
        <w:tc>
          <w:tcPr>
            <w:tcW w:w="2126" w:type="dxa"/>
          </w:tcPr>
          <w:p w14:paraId="3A0F2428" w14:textId="77777777" w:rsidR="003E7471" w:rsidRPr="00A1115A" w:rsidRDefault="003E7471" w:rsidP="008E47C9">
            <w:pPr>
              <w:pStyle w:val="TAC"/>
            </w:pPr>
            <w:r w:rsidRPr="00A1115A">
              <w:t>Codebook based uplink</w:t>
            </w:r>
          </w:p>
        </w:tc>
        <w:tc>
          <w:tcPr>
            <w:tcW w:w="1559" w:type="dxa"/>
          </w:tcPr>
          <w:p w14:paraId="71EAEAF2" w14:textId="77777777" w:rsidR="003E7471" w:rsidRPr="00A1115A" w:rsidRDefault="003E7471" w:rsidP="008E47C9">
            <w:pPr>
              <w:pStyle w:val="TAC"/>
              <w:rPr>
                <w:rFonts w:eastAsia="CG Times (WN)"/>
              </w:rPr>
            </w:pPr>
            <w:r w:rsidRPr="00A1115A">
              <w:rPr>
                <w:rFonts w:eastAsia="CG Times (WN)"/>
              </w:rPr>
              <w:t>DCI format 0_1</w:t>
            </w:r>
          </w:p>
        </w:tc>
        <w:tc>
          <w:tcPr>
            <w:tcW w:w="2693" w:type="dxa"/>
          </w:tcPr>
          <w:p w14:paraId="5C442CA4" w14:textId="77777777" w:rsidR="003E7471" w:rsidRPr="00A1115A" w:rsidRDefault="003E7471" w:rsidP="008E47C9">
            <w:pPr>
              <w:pStyle w:val="TAC"/>
              <w:rPr>
                <w:rFonts w:eastAsia="CG Times (WN)"/>
              </w:rPr>
            </w:pPr>
            <w:r w:rsidRPr="00A1115A">
              <w:rPr>
                <w:rFonts w:eastAsia="CG Times (WN)"/>
              </w:rPr>
              <w:t>DFT-s-OFDM, CP-OFDM</w:t>
            </w:r>
            <w:r w:rsidRPr="00A1115A">
              <w:rPr>
                <w:rFonts w:eastAsia="CG Times (WN)"/>
                <w:vertAlign w:val="superscript"/>
              </w:rPr>
              <w:t xml:space="preserve"> NOTE3</w:t>
            </w:r>
          </w:p>
        </w:tc>
        <w:tc>
          <w:tcPr>
            <w:tcW w:w="993" w:type="dxa"/>
          </w:tcPr>
          <w:p w14:paraId="3E716A9E" w14:textId="77777777" w:rsidR="003E7471" w:rsidRPr="00A1115A" w:rsidRDefault="003E7471" w:rsidP="008E47C9">
            <w:pPr>
              <w:pStyle w:val="TAC"/>
              <w:rPr>
                <w:rFonts w:eastAsia="CG Times (WN)"/>
              </w:rPr>
            </w:pPr>
            <w:r w:rsidRPr="00A1115A">
              <w:rPr>
                <w:rFonts w:eastAsia="CG Times (WN)"/>
              </w:rPr>
              <w:t>1</w:t>
            </w:r>
          </w:p>
        </w:tc>
        <w:tc>
          <w:tcPr>
            <w:tcW w:w="1134" w:type="dxa"/>
          </w:tcPr>
          <w:p w14:paraId="2013FD7A" w14:textId="77777777" w:rsidR="003E7471" w:rsidRPr="00A1115A" w:rsidRDefault="003E7471" w:rsidP="008E47C9">
            <w:pPr>
              <w:pStyle w:val="TAC"/>
              <w:rPr>
                <w:rFonts w:eastAsia="CG Times (WN)"/>
              </w:rPr>
            </w:pPr>
            <w:r w:rsidRPr="00A1115A">
              <w:rPr>
                <w:rFonts w:eastAsia="CG Times (WN)"/>
              </w:rPr>
              <w:t>2</w:t>
            </w:r>
          </w:p>
        </w:tc>
        <w:tc>
          <w:tcPr>
            <w:tcW w:w="1134" w:type="dxa"/>
          </w:tcPr>
          <w:p w14:paraId="39EFEF23" w14:textId="77777777" w:rsidR="003E7471" w:rsidRPr="00A1115A" w:rsidRDefault="003E7471" w:rsidP="008E47C9">
            <w:pPr>
              <w:pStyle w:val="TAC"/>
              <w:rPr>
                <w:rFonts w:eastAsia="CG Times (WN)"/>
              </w:rPr>
            </w:pPr>
            <w:r w:rsidRPr="00A1115A">
              <w:rPr>
                <w:rFonts w:eastAsia="CG Times (WN)"/>
              </w:rPr>
              <w:t>2</w:t>
            </w:r>
          </w:p>
        </w:tc>
      </w:tr>
      <w:tr w:rsidR="003E7471" w:rsidRPr="00A1115A" w14:paraId="19CC8238" w14:textId="77777777" w:rsidTr="008E47C9">
        <w:tc>
          <w:tcPr>
            <w:tcW w:w="993" w:type="dxa"/>
          </w:tcPr>
          <w:p w14:paraId="1142E1F6" w14:textId="77777777" w:rsidR="003E7471" w:rsidRPr="00A1115A" w:rsidRDefault="003E7471" w:rsidP="008E47C9">
            <w:pPr>
              <w:pStyle w:val="TAC"/>
            </w:pPr>
            <w:r w:rsidRPr="00A1115A">
              <w:t>Mode-2</w:t>
            </w:r>
          </w:p>
        </w:tc>
        <w:tc>
          <w:tcPr>
            <w:tcW w:w="2126" w:type="dxa"/>
          </w:tcPr>
          <w:p w14:paraId="4DE34F91" w14:textId="77777777" w:rsidR="003E7471" w:rsidRPr="00A1115A" w:rsidRDefault="003E7471" w:rsidP="008E47C9">
            <w:pPr>
              <w:pStyle w:val="TAC"/>
            </w:pPr>
            <w:r w:rsidRPr="00A1115A">
              <w:t>Codebook based uplink</w:t>
            </w:r>
          </w:p>
        </w:tc>
        <w:tc>
          <w:tcPr>
            <w:tcW w:w="1559" w:type="dxa"/>
          </w:tcPr>
          <w:p w14:paraId="2470462B" w14:textId="77777777" w:rsidR="003E7471" w:rsidRPr="00A1115A" w:rsidRDefault="003E7471" w:rsidP="008E47C9">
            <w:pPr>
              <w:pStyle w:val="TAC"/>
              <w:rPr>
                <w:rFonts w:eastAsia="CG Times (WN)"/>
              </w:rPr>
            </w:pPr>
            <w:r w:rsidRPr="00A1115A">
              <w:rPr>
                <w:rFonts w:eastAsia="CG Times (WN)"/>
              </w:rPr>
              <w:t>DCI format 0_1</w:t>
            </w:r>
          </w:p>
        </w:tc>
        <w:tc>
          <w:tcPr>
            <w:tcW w:w="2693" w:type="dxa"/>
          </w:tcPr>
          <w:p w14:paraId="0240A6F5" w14:textId="77777777" w:rsidR="003E7471" w:rsidRPr="00A1115A" w:rsidRDefault="003E7471" w:rsidP="008E47C9">
            <w:pPr>
              <w:pStyle w:val="TAC"/>
              <w:rPr>
                <w:rFonts w:eastAsia="CG Times (WN)"/>
              </w:rPr>
            </w:pPr>
            <w:r w:rsidRPr="00A1115A">
              <w:rPr>
                <w:rFonts w:eastAsia="CG Times (WN)"/>
              </w:rPr>
              <w:t>DFT-s-OFDM, CP-OFDM</w:t>
            </w:r>
          </w:p>
        </w:tc>
        <w:tc>
          <w:tcPr>
            <w:tcW w:w="993" w:type="dxa"/>
          </w:tcPr>
          <w:p w14:paraId="0551B57D" w14:textId="77777777" w:rsidR="003E7471" w:rsidRPr="00A1115A" w:rsidRDefault="003E7471" w:rsidP="008E47C9">
            <w:pPr>
              <w:pStyle w:val="TAC"/>
              <w:rPr>
                <w:rFonts w:eastAsia="CG Times (WN)"/>
              </w:rPr>
            </w:pPr>
            <w:r w:rsidRPr="00A1115A">
              <w:rPr>
                <w:rFonts w:eastAsia="CG Times (WN)"/>
              </w:rPr>
              <w:t>1</w:t>
            </w:r>
          </w:p>
        </w:tc>
        <w:tc>
          <w:tcPr>
            <w:tcW w:w="1134" w:type="dxa"/>
          </w:tcPr>
          <w:p w14:paraId="2AAC1D88" w14:textId="77777777" w:rsidR="003E7471" w:rsidRPr="00A1115A" w:rsidRDefault="003E7471" w:rsidP="008E47C9">
            <w:pPr>
              <w:pStyle w:val="TAC"/>
              <w:rPr>
                <w:rFonts w:eastAsia="CG Times (WN)"/>
              </w:rPr>
            </w:pPr>
            <w:r w:rsidRPr="00A1115A">
              <w:rPr>
                <w:rFonts w:eastAsia="CG Times (WN)"/>
              </w:rPr>
              <w:t>2</w:t>
            </w:r>
          </w:p>
        </w:tc>
        <w:tc>
          <w:tcPr>
            <w:tcW w:w="1134" w:type="dxa"/>
          </w:tcPr>
          <w:p w14:paraId="27F5BFD1" w14:textId="77777777" w:rsidR="003E7471" w:rsidRPr="00A1115A" w:rsidRDefault="003E7471" w:rsidP="008E47C9">
            <w:pPr>
              <w:pStyle w:val="TAC"/>
              <w:rPr>
                <w:rFonts w:eastAsia="CG Times (WN)"/>
              </w:rPr>
            </w:pPr>
            <w:r w:rsidRPr="00A1115A">
              <w:rPr>
                <w:rFonts w:eastAsia="CG Times (WN)"/>
              </w:rPr>
              <w:t>0 or 1</w:t>
            </w:r>
            <w:r w:rsidRPr="00A1115A">
              <w:rPr>
                <w:rFonts w:eastAsia="CG Times (WN)"/>
                <w:vertAlign w:val="superscript"/>
              </w:rPr>
              <w:t>NOTE2</w:t>
            </w:r>
          </w:p>
        </w:tc>
      </w:tr>
      <w:tr w:rsidR="003E7471" w:rsidRPr="00A1115A" w14:paraId="094E7141" w14:textId="77777777" w:rsidTr="008E47C9">
        <w:tc>
          <w:tcPr>
            <w:tcW w:w="993" w:type="dxa"/>
          </w:tcPr>
          <w:p w14:paraId="55AC4C89" w14:textId="77777777" w:rsidR="003E7471" w:rsidRPr="00A1115A" w:rsidRDefault="003E7471" w:rsidP="008E47C9">
            <w:pPr>
              <w:pStyle w:val="TAC"/>
            </w:pPr>
            <w:r w:rsidRPr="00A1115A">
              <w:t>Mode-full power</w:t>
            </w:r>
          </w:p>
        </w:tc>
        <w:tc>
          <w:tcPr>
            <w:tcW w:w="2126" w:type="dxa"/>
          </w:tcPr>
          <w:p w14:paraId="4E011014" w14:textId="77777777" w:rsidR="003E7471" w:rsidRPr="00A1115A" w:rsidRDefault="003E7471" w:rsidP="008E47C9">
            <w:pPr>
              <w:pStyle w:val="TAC"/>
            </w:pPr>
            <w:r w:rsidRPr="00A1115A">
              <w:t>Codebook based uplink</w:t>
            </w:r>
          </w:p>
        </w:tc>
        <w:tc>
          <w:tcPr>
            <w:tcW w:w="1559" w:type="dxa"/>
          </w:tcPr>
          <w:p w14:paraId="19D2AB6E" w14:textId="77777777" w:rsidR="003E7471" w:rsidRPr="00A1115A" w:rsidRDefault="003E7471" w:rsidP="008E47C9">
            <w:pPr>
              <w:pStyle w:val="TAC"/>
              <w:rPr>
                <w:rFonts w:eastAsia="CG Times (WN)"/>
              </w:rPr>
            </w:pPr>
            <w:r w:rsidRPr="00A1115A">
              <w:rPr>
                <w:rFonts w:eastAsia="CG Times (WN)"/>
              </w:rPr>
              <w:t>DCI format 0_1</w:t>
            </w:r>
          </w:p>
        </w:tc>
        <w:tc>
          <w:tcPr>
            <w:tcW w:w="2693" w:type="dxa"/>
          </w:tcPr>
          <w:p w14:paraId="42075E79" w14:textId="77777777" w:rsidR="003E7471" w:rsidRPr="00A1115A" w:rsidRDefault="003E7471" w:rsidP="008E47C9">
            <w:pPr>
              <w:pStyle w:val="TAC"/>
              <w:rPr>
                <w:rFonts w:eastAsia="CG Times (WN)"/>
              </w:rPr>
            </w:pPr>
            <w:r w:rsidRPr="00A1115A">
              <w:rPr>
                <w:rFonts w:eastAsia="CG Times (WN)"/>
              </w:rPr>
              <w:t>DFT-s-OFDM, CP-OFDM</w:t>
            </w:r>
          </w:p>
        </w:tc>
        <w:tc>
          <w:tcPr>
            <w:tcW w:w="993" w:type="dxa"/>
          </w:tcPr>
          <w:p w14:paraId="2FC014AF" w14:textId="77777777" w:rsidR="003E7471" w:rsidRPr="00A1115A" w:rsidRDefault="003E7471" w:rsidP="008E47C9">
            <w:pPr>
              <w:pStyle w:val="TAC"/>
              <w:rPr>
                <w:rFonts w:eastAsia="CG Times (WN)"/>
              </w:rPr>
            </w:pPr>
            <w:r w:rsidRPr="00A1115A">
              <w:rPr>
                <w:rFonts w:eastAsia="CG Times (WN)"/>
              </w:rPr>
              <w:t>1</w:t>
            </w:r>
          </w:p>
        </w:tc>
        <w:tc>
          <w:tcPr>
            <w:tcW w:w="1134" w:type="dxa"/>
          </w:tcPr>
          <w:p w14:paraId="76E65769" w14:textId="77777777" w:rsidR="003E7471" w:rsidRPr="00A1115A" w:rsidRDefault="003E7471" w:rsidP="008E47C9">
            <w:pPr>
              <w:pStyle w:val="TAC"/>
              <w:rPr>
                <w:rFonts w:eastAsia="CG Times (WN)"/>
              </w:rPr>
            </w:pPr>
            <w:r w:rsidRPr="00A1115A">
              <w:rPr>
                <w:rFonts w:eastAsia="CG Times (WN)"/>
              </w:rPr>
              <w:t>2</w:t>
            </w:r>
          </w:p>
        </w:tc>
        <w:tc>
          <w:tcPr>
            <w:tcW w:w="1134" w:type="dxa"/>
          </w:tcPr>
          <w:p w14:paraId="7DB44F2D" w14:textId="77777777" w:rsidR="003E7471" w:rsidRPr="00A1115A" w:rsidRDefault="003E7471" w:rsidP="008E47C9">
            <w:pPr>
              <w:pStyle w:val="TAC"/>
              <w:rPr>
                <w:rFonts w:eastAsia="CG Times (WN)"/>
              </w:rPr>
            </w:pPr>
            <w:r w:rsidRPr="00A1115A">
              <w:rPr>
                <w:rFonts w:eastAsia="CG Times (WN)"/>
              </w:rPr>
              <w:t>0,1</w:t>
            </w:r>
          </w:p>
        </w:tc>
      </w:tr>
      <w:tr w:rsidR="003E7471" w:rsidRPr="00A1115A" w14:paraId="61F7B089" w14:textId="77777777" w:rsidTr="008E47C9">
        <w:tc>
          <w:tcPr>
            <w:tcW w:w="10632" w:type="dxa"/>
            <w:gridSpan w:val="7"/>
          </w:tcPr>
          <w:p w14:paraId="215B807D" w14:textId="77777777" w:rsidR="003E7471" w:rsidRPr="00A1115A" w:rsidRDefault="003E7471" w:rsidP="008E47C9">
            <w:pPr>
              <w:pStyle w:val="TAN"/>
              <w:rPr>
                <w:color w:val="000000"/>
              </w:rPr>
            </w:pPr>
            <w:r w:rsidRPr="00A1115A">
              <w:t>NOTE 1:</w:t>
            </w:r>
            <w:r w:rsidRPr="00A1115A">
              <w:tab/>
              <w:t xml:space="preserve">The UE is configured with one SRS resource with the </w:t>
            </w:r>
            <w:r w:rsidRPr="00A1115A">
              <w:rPr>
                <w:color w:val="000000"/>
              </w:rPr>
              <w:t xml:space="preserve">parameter </w:t>
            </w:r>
            <w:proofErr w:type="spellStart"/>
            <w:r w:rsidRPr="00A1115A">
              <w:rPr>
                <w:i/>
                <w:color w:val="000000"/>
              </w:rPr>
              <w:t>nrofSRS</w:t>
            </w:r>
            <w:proofErr w:type="spellEnd"/>
            <w:r w:rsidRPr="00A1115A">
              <w:rPr>
                <w:i/>
                <w:color w:val="000000"/>
              </w:rPr>
              <w:t>-Ports</w:t>
            </w:r>
            <w:r w:rsidRPr="00A1115A">
              <w:rPr>
                <w:color w:val="000000"/>
              </w:rPr>
              <w:t xml:space="preserve"> set to 2.</w:t>
            </w:r>
          </w:p>
          <w:p w14:paraId="4E5D05E3" w14:textId="77777777" w:rsidR="003E7471" w:rsidRPr="00A1115A" w:rsidRDefault="003E7471" w:rsidP="008E47C9">
            <w:pPr>
              <w:pStyle w:val="TAN"/>
              <w:rPr>
                <w:color w:val="000000"/>
              </w:rPr>
            </w:pPr>
            <w:r w:rsidRPr="00A1115A">
              <w:rPr>
                <w:color w:val="000000"/>
              </w:rPr>
              <w:t>NOTE 2:</w:t>
            </w:r>
            <w:r w:rsidRPr="00A1115A">
              <w:rPr>
                <w:color w:val="000000"/>
              </w:rPr>
              <w:tab/>
              <w:t>TPMI index selected shall be based upon the full power TPMI reported by the UE [8, TS 38.213].</w:t>
            </w:r>
          </w:p>
          <w:p w14:paraId="61B7C46F" w14:textId="77777777" w:rsidR="003E7471" w:rsidRPr="00A1115A" w:rsidRDefault="003E7471" w:rsidP="008E47C9">
            <w:pPr>
              <w:pStyle w:val="TAN"/>
              <w:rPr>
                <w:color w:val="000000"/>
              </w:rPr>
            </w:pPr>
            <w:r w:rsidRPr="00A1115A">
              <w:rPr>
                <w:color w:val="000000"/>
              </w:rPr>
              <w:t>NOTE 3:</w:t>
            </w:r>
            <w:r w:rsidRPr="00A1115A">
              <w:rPr>
                <w:color w:val="000000"/>
              </w:rPr>
              <w:tab/>
              <w:t xml:space="preserve">For PUSCH configured with </w:t>
            </w:r>
            <w:r w:rsidRPr="00BF543A">
              <w:rPr>
                <w:i/>
                <w:iCs/>
                <w:color w:val="000000"/>
              </w:rPr>
              <w:t>ul-</w:t>
            </w:r>
            <w:proofErr w:type="spellStart"/>
            <w:r w:rsidRPr="00BF543A">
              <w:rPr>
                <w:i/>
                <w:iCs/>
                <w:color w:val="000000"/>
              </w:rPr>
              <w:t>FullPowerTransmission</w:t>
            </w:r>
            <w:proofErr w:type="spellEnd"/>
            <w:r w:rsidRPr="00A1115A">
              <w:rPr>
                <w:color w:val="000000"/>
              </w:rPr>
              <w:t xml:space="preserve"> set to </w:t>
            </w:r>
            <w:r w:rsidRPr="00BF543A">
              <w:rPr>
                <w:i/>
                <w:iCs/>
                <w:color w:val="000000"/>
              </w:rPr>
              <w:t>fullpowerMode1</w:t>
            </w:r>
            <w:r w:rsidRPr="00A1115A">
              <w:rPr>
                <w:color w:val="000000"/>
              </w:rPr>
              <w:t xml:space="preserve">, all the transmitter requirement for CP-OFDM based modulation </w:t>
            </w:r>
            <w:r>
              <w:rPr>
                <w:color w:val="000000"/>
              </w:rPr>
              <w:t>does</w:t>
            </w:r>
            <w:r w:rsidRPr="00A1115A">
              <w:rPr>
                <w:color w:val="000000"/>
              </w:rPr>
              <w:t xml:space="preserve"> not need to be verified if the requirement</w:t>
            </w:r>
            <w:r>
              <w:rPr>
                <w:color w:val="000000"/>
              </w:rPr>
              <w:t>s</w:t>
            </w:r>
            <w:r w:rsidRPr="00A1115A">
              <w:rPr>
                <w:color w:val="000000"/>
              </w:rPr>
              <w:t xml:space="preserve"> for </w:t>
            </w:r>
            <w:r>
              <w:rPr>
                <w:color w:val="000000"/>
              </w:rPr>
              <w:t xml:space="preserve">2-layer </w:t>
            </w:r>
            <w:r w:rsidRPr="00A1115A">
              <w:rPr>
                <w:color w:val="000000"/>
              </w:rPr>
              <w:t>UL MIMO</w:t>
            </w:r>
            <w:r>
              <w:rPr>
                <w:color w:val="000000"/>
              </w:rPr>
              <w:t xml:space="preserve"> according to </w:t>
            </w:r>
            <w:r w:rsidRPr="00040D4B">
              <w:rPr>
                <w:color w:val="000000"/>
              </w:rPr>
              <w:t>Table 6.2D.1-2</w:t>
            </w:r>
            <w:r w:rsidRPr="00A1115A">
              <w:rPr>
                <w:color w:val="000000"/>
              </w:rPr>
              <w:t xml:space="preserve"> has been v</w:t>
            </w:r>
            <w:r>
              <w:rPr>
                <w:color w:val="000000"/>
              </w:rPr>
              <w:t>erified</w:t>
            </w:r>
            <w:r w:rsidRPr="00A1115A">
              <w:rPr>
                <w:color w:val="000000"/>
              </w:rPr>
              <w:t>.</w:t>
            </w:r>
          </w:p>
        </w:tc>
      </w:tr>
    </w:tbl>
    <w:p w14:paraId="763C6C48" w14:textId="77777777" w:rsidR="003E7471" w:rsidRPr="00A1115A" w:rsidRDefault="003E7471" w:rsidP="003E7471">
      <w:pPr>
        <w:rPr>
          <w:lang w:eastAsia="zh-CN"/>
        </w:rPr>
      </w:pPr>
    </w:p>
    <w:p w14:paraId="0712F14F" w14:textId="77777777" w:rsidR="003E7471" w:rsidRPr="00D9392B" w:rsidRDefault="003E7471" w:rsidP="003E7471">
      <w:bookmarkStart w:id="39" w:name="_Hlk127537071"/>
      <w:bookmarkStart w:id="40" w:name="_Toc21344283"/>
      <w:bookmarkStart w:id="41" w:name="_Toc29801769"/>
      <w:bookmarkStart w:id="42" w:name="_Toc29802193"/>
      <w:bookmarkStart w:id="43" w:name="_Toc29802818"/>
      <w:bookmarkStart w:id="44" w:name="_Toc36107560"/>
      <w:bookmarkStart w:id="45" w:name="_Toc37251326"/>
      <w:bookmarkStart w:id="46" w:name="_Toc45888141"/>
      <w:bookmarkStart w:id="47" w:name="_Toc45888740"/>
      <w:bookmarkStart w:id="48" w:name="_Toc61367385"/>
      <w:bookmarkStart w:id="49" w:name="_Toc61372768"/>
      <w:bookmarkStart w:id="50" w:name="_Toc68230709"/>
      <w:bookmarkStart w:id="51" w:name="_Toc69084122"/>
      <w:bookmarkStart w:id="52" w:name="_Toc75467132"/>
      <w:bookmarkStart w:id="53" w:name="_Toc76509154"/>
      <w:bookmarkStart w:id="54" w:name="_Toc76718144"/>
      <w:r w:rsidRPr="00A1115A">
        <w:t xml:space="preserve">If </w:t>
      </w:r>
      <w:r>
        <w:t xml:space="preserve">the </w:t>
      </w:r>
      <w:r w:rsidRPr="00A1115A">
        <w:t>UE is scheduled for single antenna-port PUSCH transmission by DCI format 0_0 or by DCI format 0_1 codebook based transmission</w:t>
      </w:r>
      <w:r>
        <w:t xml:space="preserve"> with precoding matrix </w:t>
      </w:r>
      <w:r w:rsidRPr="00FE5FAF">
        <w:rPr>
          <w:i/>
          <w:iCs/>
        </w:rPr>
        <w:t>W</w:t>
      </w:r>
      <w:r>
        <w:t>=1 [6.3.1.5 TS 38.211]</w:t>
      </w:r>
      <w:r w:rsidRPr="00A1115A">
        <w:t xml:space="preserve">, the requirements in clause 6.2 apply </w:t>
      </w:r>
      <w:r>
        <w:t xml:space="preserve">for at least one antenna connector </w:t>
      </w:r>
      <w:r w:rsidRPr="00A1115A">
        <w:t xml:space="preserve">for the power class as indicated by the </w:t>
      </w:r>
      <w:proofErr w:type="spellStart"/>
      <w:r w:rsidRPr="00A1115A">
        <w:rPr>
          <w:i/>
        </w:rPr>
        <w:t>ue-PowerClass</w:t>
      </w:r>
      <w:proofErr w:type="spellEnd"/>
      <w:r w:rsidRPr="00A1115A">
        <w:t xml:space="preserve"> field in capability signalling</w:t>
      </w:r>
      <w:r w:rsidRPr="0042194C">
        <w:t xml:space="preserve"> </w:t>
      </w:r>
      <w:r>
        <w:t xml:space="preserve">with </w:t>
      </w:r>
      <w:r w:rsidRPr="00644856">
        <w:rPr>
          <w:lang w:eastAsia="zh-CN"/>
        </w:rPr>
        <w:t xml:space="preserve">the following exception: for UEs indicating </w:t>
      </w:r>
      <w:r w:rsidRPr="005D5FB7">
        <w:rPr>
          <w:i/>
          <w:iCs/>
          <w:lang w:eastAsia="zh-CN"/>
        </w:rPr>
        <w:t>txDiversit</w:t>
      </w:r>
      <w:r w:rsidRPr="008E4588">
        <w:rPr>
          <w:i/>
          <w:iCs/>
          <w:lang w:eastAsia="zh-CN"/>
        </w:rPr>
        <w:t>y-</w:t>
      </w:r>
      <w:r w:rsidRPr="008D070A">
        <w:rPr>
          <w:i/>
          <w:iCs/>
          <w:lang w:eastAsia="zh-CN"/>
        </w:rPr>
        <w:t>r16</w:t>
      </w:r>
      <w:r>
        <w:rPr>
          <w:lang w:eastAsia="zh-CN"/>
        </w:rPr>
        <w:t>, t</w:t>
      </w:r>
      <w:r w:rsidRPr="00644856">
        <w:rPr>
          <w:lang w:eastAsia="zh-CN"/>
        </w:rPr>
        <w:t xml:space="preserve">he requirements in clause 6.2G for the power class indicated by the </w:t>
      </w:r>
      <w:proofErr w:type="spellStart"/>
      <w:r w:rsidRPr="0042194C">
        <w:rPr>
          <w:i/>
          <w:iCs/>
          <w:lang w:eastAsia="zh-CN"/>
        </w:rPr>
        <w:t>ue-PowerClass</w:t>
      </w:r>
      <w:proofErr w:type="spellEnd"/>
      <w:r w:rsidRPr="00A1115A">
        <w:t>.</w:t>
      </w:r>
      <w:r>
        <w:t xml:space="preserve"> </w:t>
      </w:r>
    </w:p>
    <w:p w14:paraId="7CC00D95" w14:textId="77777777" w:rsidR="003E7471" w:rsidRPr="00A1115A" w:rsidRDefault="003E7471" w:rsidP="003E7471">
      <w:pPr>
        <w:rPr>
          <w:lang w:eastAsia="zh-CN"/>
        </w:rPr>
      </w:pPr>
      <w:r>
        <w:rPr>
          <w:lang w:eastAsia="zh-CN"/>
        </w:rPr>
        <w:t xml:space="preserve">A UE indicating the feature </w:t>
      </w:r>
      <w:r w:rsidRPr="001E78AD">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for at least one antenna connector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w:t>
      </w:r>
      <w:r>
        <w:t xml:space="preserve">with precoding matrix </w:t>
      </w:r>
      <w:r w:rsidRPr="00FE5FAF">
        <w:rPr>
          <w:i/>
          <w:iCs/>
        </w:rPr>
        <w:t>W</w:t>
      </w:r>
      <w:r>
        <w:t>=1 [6.3.1.5 TS 38.211]</w:t>
      </w:r>
      <w:r>
        <w:rPr>
          <w:lang w:eastAsia="zh-CN"/>
        </w:rPr>
        <w:t>.</w:t>
      </w:r>
      <w:bookmarkEnd w:id="39"/>
    </w:p>
    <w:p w14:paraId="6ED5FB92" w14:textId="77777777" w:rsidR="003E7471" w:rsidRPr="00A1115A" w:rsidRDefault="003E7471" w:rsidP="003E7471">
      <w:pPr>
        <w:rPr>
          <w:lang w:eastAsia="zh-CN"/>
        </w:rPr>
      </w:pPr>
    </w:p>
    <w:p w14:paraId="2221065A" w14:textId="77777777" w:rsidR="003E7471" w:rsidRPr="00A1115A" w:rsidRDefault="003E7471" w:rsidP="003E7471">
      <w:pPr>
        <w:pStyle w:val="30"/>
        <w:rPr>
          <w:lang w:eastAsia="zh-CN"/>
        </w:rPr>
      </w:pPr>
      <w:bookmarkStart w:id="55" w:name="_Toc83580454"/>
      <w:bookmarkStart w:id="56" w:name="_Toc84404963"/>
      <w:bookmarkStart w:id="57" w:name="_Toc84413572"/>
      <w:r w:rsidRPr="00A1115A">
        <w:t>6.2</w:t>
      </w:r>
      <w:r w:rsidRPr="00A1115A">
        <w:rPr>
          <w:rFonts w:hint="eastAsia"/>
          <w:lang w:eastAsia="zh-CN"/>
        </w:rPr>
        <w:t>D.2</w:t>
      </w:r>
      <w:r w:rsidRPr="00A1115A">
        <w:rPr>
          <w:lang w:eastAsia="zh-CN"/>
        </w:rPr>
        <w:tab/>
        <w:t xml:space="preserve">UE </w:t>
      </w:r>
      <w:r w:rsidRPr="00A1115A">
        <w:t>maximum output power reduction</w:t>
      </w:r>
      <w:r w:rsidRPr="00A1115A">
        <w:rPr>
          <w:lang w:eastAsia="zh-CN"/>
        </w:rPr>
        <w:t xml:space="preserve"> </w:t>
      </w:r>
      <w:r w:rsidRPr="00A1115A">
        <w:t xml:space="preserve">for </w:t>
      </w:r>
      <w:r w:rsidRPr="00A1115A">
        <w:rPr>
          <w:rFonts w:hint="eastAsia"/>
          <w:lang w:eastAsia="zh-CN"/>
        </w:rPr>
        <w:t>UL MIMO</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67FD7D57" w14:textId="77777777" w:rsidR="003E7471" w:rsidRPr="00251DED" w:rsidRDefault="003E7471" w:rsidP="003E7471">
      <w:bookmarkStart w:id="58" w:name="_Toc21344284"/>
      <w:bookmarkStart w:id="59" w:name="_Toc29801770"/>
      <w:bookmarkStart w:id="60" w:name="_Toc29802194"/>
      <w:bookmarkStart w:id="61" w:name="_Toc29802819"/>
      <w:bookmarkStart w:id="62" w:name="_Toc36107561"/>
      <w:bookmarkStart w:id="63" w:name="_Toc37251327"/>
      <w:bookmarkStart w:id="64" w:name="_Toc45888142"/>
      <w:bookmarkStart w:id="65" w:name="_Toc45888741"/>
      <w:bookmarkStart w:id="66" w:name="_Toc61367386"/>
      <w:bookmarkStart w:id="67" w:name="_Toc61372769"/>
      <w:bookmarkStart w:id="68" w:name="_Toc68230710"/>
      <w:bookmarkStart w:id="69" w:name="_Toc69084123"/>
      <w:bookmarkStart w:id="70" w:name="_Toc75467133"/>
      <w:bookmarkStart w:id="71" w:name="_Toc76509155"/>
      <w:bookmarkStart w:id="72" w:name="_Toc76718145"/>
      <w:bookmarkStart w:id="73" w:name="_Toc83580455"/>
      <w:bookmarkStart w:id="74" w:name="_Toc84404964"/>
      <w:bookmarkStart w:id="75" w:name="_Toc84413573"/>
      <w:r w:rsidRPr="00A1115A">
        <w:t>For UE with two transmit antenna connectors in closed-loop spatial multiplexing scheme, the allowed Maximum Power Reduction (MPR) for the maximum output power in Table 6.</w:t>
      </w:r>
      <w:r w:rsidRPr="00251DED">
        <w:t>2</w:t>
      </w:r>
      <w:r w:rsidRPr="00251DED">
        <w:rPr>
          <w:rFonts w:hint="eastAsia"/>
          <w:lang w:eastAsia="zh-CN"/>
        </w:rPr>
        <w:t>D</w:t>
      </w:r>
      <w:r w:rsidRPr="00251DED">
        <w:t>.</w:t>
      </w:r>
      <w:r w:rsidRPr="00251DED">
        <w:rPr>
          <w:rFonts w:hint="eastAsia"/>
          <w:lang w:eastAsia="zh-CN"/>
        </w:rPr>
        <w:t>1</w:t>
      </w:r>
      <w:r w:rsidRPr="00251DED">
        <w:t>-1 is specified in Table 6.2.2-1for PC3, Table 6.2</w:t>
      </w:r>
      <w:r w:rsidRPr="00DD68F7">
        <w:t xml:space="preserve">D.2-1 for 2Tx PC2 when </w:t>
      </w:r>
      <w:bookmarkStart w:id="76" w:name="_Hlk112058549"/>
      <w:r w:rsidRPr="00DD68F7">
        <w:t>the UE does not indicate ul-FullPwrMode-r16</w:t>
      </w:r>
      <w:bookmarkEnd w:id="76"/>
      <w:r w:rsidRPr="00DD68F7">
        <w:t xml:space="preserve"> </w:t>
      </w:r>
      <w:r w:rsidRPr="007332EF">
        <w:t xml:space="preserve">or ul-FullPwrMode2-TPMIGroup-r16 for the band and Table 6.2.2-2 for 2Tx PC2 when </w:t>
      </w:r>
      <w:r w:rsidRPr="00251DED">
        <w:t xml:space="preserve">the UE indicates ul-FullPwrMode-r16 or ul-FullPwrMode2-TPMIGroup-r16 for the band, Table 6.2D.2-2 and Table 6.2D.2-3 for PC1.5 respectively. For UE power class 1.5, the allowed maximum power reduction (MPR) defined in Table 6.2D.2-3 is in accordance with the indicated </w:t>
      </w:r>
      <w:proofErr w:type="spellStart"/>
      <w:r w:rsidRPr="00251DED">
        <w:rPr>
          <w:i/>
          <w:iCs/>
        </w:rPr>
        <w:t>modifiedMPR-Behavior</w:t>
      </w:r>
      <w:proofErr w:type="spellEnd"/>
      <w:r w:rsidRPr="00251DED">
        <w:rPr>
          <w:rFonts w:hint="eastAsia"/>
        </w:rPr>
        <w:t xml:space="preserve"> specified in Table L.1-1 for channel bandwidths </w:t>
      </w:r>
      <w:r w:rsidRPr="00251DED">
        <w:rPr>
          <w:rFonts w:hint="eastAsia"/>
        </w:rPr>
        <w:t>≤</w:t>
      </w:r>
      <w:r w:rsidRPr="00251DED">
        <w:rPr>
          <w:rFonts w:hint="eastAsia"/>
        </w:rPr>
        <w:t xml:space="preserve"> 100 </w:t>
      </w:r>
      <w:proofErr w:type="spellStart"/>
      <w:r w:rsidRPr="00251DED">
        <w:t>MHz.</w:t>
      </w:r>
      <w:proofErr w:type="spellEnd"/>
      <w:r w:rsidRPr="00251DED">
        <w:t xml:space="preserve"> The requirements shall be met with UL MIMO configurations defined in Table 6.2</w:t>
      </w:r>
      <w:r w:rsidRPr="00251DED">
        <w:rPr>
          <w:lang w:eastAsia="zh-CN"/>
        </w:rPr>
        <w:t>D</w:t>
      </w:r>
      <w:r w:rsidRPr="00251DED">
        <w:t>.</w:t>
      </w:r>
      <w:r w:rsidRPr="00251DED">
        <w:rPr>
          <w:lang w:eastAsia="zh-CN"/>
        </w:rPr>
        <w:t>1</w:t>
      </w:r>
      <w:r w:rsidRPr="00251DED">
        <w:t>-2. For UE supporting UL MIMO, the maximum output power is defined as the sum of the maximum output power from both UE antenna connectors.</w:t>
      </w:r>
    </w:p>
    <w:p w14:paraId="02BE59DC" w14:textId="05619DF1" w:rsidR="003E7471" w:rsidRDefault="003E7471" w:rsidP="003E7471">
      <w:r w:rsidRPr="00251DED">
        <w:t>For UE support uplink full power transmission (</w:t>
      </w:r>
      <w:proofErr w:type="spellStart"/>
      <w:r w:rsidRPr="00251DED">
        <w:t>ULFPTx</w:t>
      </w:r>
      <w:proofErr w:type="spellEnd"/>
      <w:r w:rsidRPr="00251DED">
        <w:t xml:space="preserve">) for UL MIMO except the feature </w:t>
      </w:r>
      <w:r w:rsidRPr="00251DED">
        <w:rPr>
          <w:i/>
          <w:iCs/>
        </w:rPr>
        <w:t>ul-FullPwrMode-r16</w:t>
      </w:r>
      <w:r w:rsidRPr="00251DED">
        <w:t xml:space="preserve"> or </w:t>
      </w:r>
      <w:r w:rsidRPr="00251DED">
        <w:rPr>
          <w:i/>
          <w:iCs/>
        </w:rPr>
        <w:t>ul-FullPwrMode2-TPMIGroup-r16</w:t>
      </w:r>
      <w:r w:rsidRPr="00251DED">
        <w:t>, the allowed MPR for the maximum output power in Table 6.2</w:t>
      </w:r>
      <w:r w:rsidRPr="00251DED">
        <w:rPr>
          <w:lang w:eastAsia="zh-CN"/>
        </w:rPr>
        <w:t>D</w:t>
      </w:r>
      <w:r w:rsidRPr="00251DED">
        <w:t>.</w:t>
      </w:r>
      <w:r w:rsidRPr="00251DED">
        <w:rPr>
          <w:lang w:eastAsia="zh-CN"/>
        </w:rPr>
        <w:t>1</w:t>
      </w:r>
      <w:r w:rsidRPr="00251DED">
        <w:t xml:space="preserve">-1 is specified in Table 6.2.2-1 for PC3, Table 6.2D.2-1 when </w:t>
      </w:r>
      <w:proofErr w:type="spellStart"/>
      <w:r w:rsidRPr="00251DED">
        <w:rPr>
          <w:i/>
        </w:rPr>
        <w:t>TxD</w:t>
      </w:r>
      <w:proofErr w:type="spellEnd"/>
      <w:r w:rsidRPr="00251DED">
        <w:t xml:space="preserve"> is indicated and Table 6.2.2-2  when </w:t>
      </w:r>
      <w:proofErr w:type="spellStart"/>
      <w:r w:rsidRPr="00251DED">
        <w:rPr>
          <w:i/>
        </w:rPr>
        <w:t>TxD</w:t>
      </w:r>
      <w:proofErr w:type="spellEnd"/>
      <w:r w:rsidRPr="00251DED">
        <w:t xml:space="preserve"> is not indicated for PC2 , Table 6.2D.2-2 and Table 6.2D.2-3 for PC1.5 respectively, and the requirements shall be met with the PUSCH configurations specified in Table 6.2</w:t>
      </w:r>
      <w:r w:rsidRPr="00251DED">
        <w:rPr>
          <w:lang w:eastAsia="zh-CN"/>
        </w:rPr>
        <w:t>D</w:t>
      </w:r>
      <w:r w:rsidRPr="00251DED">
        <w:t>.</w:t>
      </w:r>
      <w:r w:rsidRPr="00251DED">
        <w:rPr>
          <w:lang w:eastAsia="zh-CN"/>
        </w:rPr>
        <w:t>1</w:t>
      </w:r>
      <w:r w:rsidRPr="00251DED">
        <w:t xml:space="preserve">-3, based upon UE’s support of uplink full power transmission mode. </w:t>
      </w:r>
      <w:bookmarkStart w:id="77" w:name="_Hlk103777762"/>
      <w:r w:rsidRPr="00251DED">
        <w:t xml:space="preserve">A UE indicating the feature </w:t>
      </w:r>
      <w:r w:rsidRPr="00251DED">
        <w:rPr>
          <w:i/>
          <w:iCs/>
        </w:rPr>
        <w:t>ul-FullPwrMode-r16</w:t>
      </w:r>
      <w:r w:rsidRPr="00251DED">
        <w:t xml:space="preserve"> or </w:t>
      </w:r>
      <w:r w:rsidRPr="00251DED">
        <w:rPr>
          <w:i/>
          <w:iCs/>
        </w:rPr>
        <w:t>ul-FullPwrMode2-TPMIGroup-r16</w:t>
      </w:r>
      <w:r w:rsidRPr="00251DED">
        <w:t xml:space="preserve"> for a band shall meet the maximum output power requirement with MPR according to clause 6.2.2. When</w:t>
      </w:r>
      <w:r w:rsidRPr="001A5CF9">
        <w:t xml:space="preserve"> </w:t>
      </w:r>
      <w:r>
        <w:t>a</w:t>
      </w:r>
      <w:r w:rsidRPr="001A5CF9">
        <w:t xml:space="preserve"> UE that indicates PC1.5 for a given band </w:t>
      </w:r>
      <w:r>
        <w:t>is limited to</w:t>
      </w:r>
      <w:r w:rsidRPr="001A5CF9">
        <w:t xml:space="preserve"> PC2</w:t>
      </w:r>
      <w:r>
        <w:t xml:space="preserve"> by the rules in clause 6.2.1</w:t>
      </w:r>
      <w:r w:rsidRPr="001A5CF9">
        <w:t>, the MPR requirements in Table 6.2.2-2 apply</w:t>
      </w:r>
      <w:r w:rsidRPr="00A1665A">
        <w:rPr>
          <w:rFonts w:hint="eastAsia"/>
        </w:rPr>
        <w:t>.</w:t>
      </w:r>
      <w:bookmarkEnd w:id="77"/>
      <w:ins w:id="78" w:author="Huawei-Chunying Gu" w:date="2023-05-09T15:16:00Z">
        <w:r w:rsidR="00C800AD">
          <w:t xml:space="preserve"> </w:t>
        </w:r>
      </w:ins>
      <w:ins w:id="79" w:author="Huawei-Chunying Gu" w:date="2023-05-09T15:17:00Z">
        <w:r w:rsidR="00C800AD" w:rsidRPr="00A1115A">
          <w:t>For UE support uplink full power transmission (</w:t>
        </w:r>
        <w:proofErr w:type="spellStart"/>
        <w:r w:rsidR="00C800AD" w:rsidRPr="00A1115A">
          <w:t>ULFPTx</w:t>
        </w:r>
        <w:proofErr w:type="spellEnd"/>
        <w:r w:rsidR="00C800AD" w:rsidRPr="00A1115A">
          <w:t>) for UL MIMO</w:t>
        </w:r>
      </w:ins>
      <w:ins w:id="80" w:author="Huawei-Chunying Gu" w:date="2023-05-09T15:16:00Z">
        <w:r w:rsidR="00C800AD" w:rsidRPr="00A1115A">
          <w:t>, the maximum output power is defined as the sum of the maximum output power from both UE antenna connectors.</w:t>
        </w:r>
      </w:ins>
    </w:p>
    <w:p w14:paraId="5B8A0BEF" w14:textId="77777777" w:rsidR="003E7471" w:rsidRPr="007C477E" w:rsidRDefault="003E7471" w:rsidP="003E7471">
      <w:pPr>
        <w:spacing w:after="0"/>
        <w:rPr>
          <w:lang w:val="en-US"/>
        </w:rPr>
      </w:pPr>
      <w:r w:rsidRPr="00A1115A">
        <w:rPr>
          <w:rFonts w:hint="eastAsia"/>
        </w:rPr>
        <w:lastRenderedPageBreak/>
        <w:t xml:space="preserve">The </w:t>
      </w:r>
      <w:r>
        <w:t xml:space="preserve">same MPR </w:t>
      </w:r>
      <w:r w:rsidRPr="00A1115A">
        <w:rPr>
          <w:rFonts w:hint="eastAsia"/>
        </w:rPr>
        <w:t xml:space="preserve">requirements shall be </w:t>
      </w:r>
      <w:r>
        <w:t>applicable to UE</w:t>
      </w:r>
      <w:r w:rsidRPr="00A1115A">
        <w:t xml:space="preserve"> </w:t>
      </w:r>
      <w:r>
        <w:t xml:space="preserve">with 1-layer UL MIMO transmission (either with or without </w:t>
      </w:r>
      <w:proofErr w:type="spellStart"/>
      <w:r>
        <w:t>ULPFTx</w:t>
      </w:r>
      <w:proofErr w:type="spellEnd"/>
      <w:r>
        <w:t xml:space="preserve">) as </w:t>
      </w:r>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zh-CN"/>
        </w:rPr>
        <w:drawing>
          <wp:inline distT="0" distB="0" distL="0" distR="0" wp14:anchorId="6CD4AE69" wp14:editId="3633D5F3">
            <wp:extent cx="609600" cy="390525"/>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t>.</w:t>
      </w:r>
    </w:p>
    <w:p w14:paraId="59F8C6D0" w14:textId="77777777" w:rsidR="003E7471" w:rsidRPr="00A1115A" w:rsidRDefault="003E7471" w:rsidP="003E7471">
      <w:r w:rsidRPr="00A1115A">
        <w:t>For the UE maximum output power modified by 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p>
    <w:p w14:paraId="37EFF520" w14:textId="77777777" w:rsidR="003E7471" w:rsidRPr="00A1115A" w:rsidRDefault="003E7471" w:rsidP="003E7471">
      <w:r w:rsidRPr="00A1115A">
        <w:t xml:space="preserve">If UE is scheduled for single antenna-port PUSCH transmission by DCI format 0_0 or by DCI format 0_1 for single antenna port </w:t>
      </w:r>
      <w:proofErr w:type="gramStart"/>
      <w:r w:rsidRPr="00A1115A">
        <w:t>codebook based</w:t>
      </w:r>
      <w:proofErr w:type="gramEnd"/>
      <w:r w:rsidRPr="00A1115A">
        <w:t xml:space="preserve"> transmission, the </w:t>
      </w:r>
      <w:r>
        <w:t>corresponding</w:t>
      </w:r>
      <w:r w:rsidRPr="00A1115A">
        <w:t xml:space="preserve"> requirements in clause 6.2</w:t>
      </w:r>
      <w:r>
        <w:t>D</w:t>
      </w:r>
      <w:r w:rsidRPr="00A1115A">
        <w:t>.</w:t>
      </w:r>
      <w:r>
        <w:t>1</w:t>
      </w:r>
      <w:r w:rsidRPr="00A1115A">
        <w:t xml:space="preserve"> 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r>
        <w:t xml:space="preserve"> </w:t>
      </w:r>
      <w:r>
        <w:rPr>
          <w:lang w:eastAsia="zh-CN"/>
        </w:rPr>
        <w:t xml:space="preserve">A UE indicating the feature </w:t>
      </w:r>
      <w:r w:rsidRPr="0042194C">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with MPR according to clause 6.2.2 for at least one antenna connector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on a single antenna port </w:t>
      </w:r>
      <w:r>
        <w:t xml:space="preserve">with precoding matrix </w:t>
      </w:r>
      <w:r w:rsidRPr="00FE5FAF">
        <w:rPr>
          <w:i/>
          <w:iCs/>
        </w:rPr>
        <w:t>W</w:t>
      </w:r>
      <w:r>
        <w:t>=1 [6.3.1.5 TS 38.211</w:t>
      </w:r>
      <w:proofErr w:type="gramStart"/>
      <w:r>
        <w:t>]</w:t>
      </w:r>
      <w:r w:rsidRPr="00A1115A">
        <w:t>,</w:t>
      </w:r>
      <w:r>
        <w:rPr>
          <w:lang w:eastAsia="zh-CN"/>
        </w:rPr>
        <w:t>.</w:t>
      </w:r>
      <w:proofErr w:type="gramEnd"/>
    </w:p>
    <w:p w14:paraId="0B9BA51E" w14:textId="77777777" w:rsidR="003E7471" w:rsidRDefault="003E7471" w:rsidP="003E7471">
      <w:pPr>
        <w:pStyle w:val="TH"/>
      </w:pPr>
      <w:r>
        <w:t>Table 6.2D.2-1 Maximum power reduction (MPR) for power class 2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3E7471" w14:paraId="36FBD05A" w14:textId="77777777" w:rsidTr="008E47C9">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6D1A373A" w14:textId="77777777" w:rsidR="003E7471" w:rsidRDefault="003E7471" w:rsidP="008E47C9">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21C5A947" w14:textId="77777777" w:rsidR="003E7471" w:rsidRDefault="003E7471" w:rsidP="008E47C9">
            <w:pPr>
              <w:pStyle w:val="TAH"/>
            </w:pPr>
            <w:r>
              <w:t>MPR (dB)</w:t>
            </w:r>
          </w:p>
        </w:tc>
      </w:tr>
      <w:tr w:rsidR="003E7471" w14:paraId="57E661B3" w14:textId="77777777" w:rsidTr="008E47C9">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7574D213" w14:textId="77777777" w:rsidR="003E7471" w:rsidRDefault="003E7471" w:rsidP="008E47C9">
            <w:pPr>
              <w:pStyle w:val="TAH"/>
            </w:pPr>
          </w:p>
        </w:tc>
        <w:tc>
          <w:tcPr>
            <w:tcW w:w="2097" w:type="dxa"/>
            <w:tcBorders>
              <w:top w:val="single" w:sz="4" w:space="0" w:color="auto"/>
              <w:left w:val="single" w:sz="4" w:space="0" w:color="auto"/>
              <w:bottom w:val="single" w:sz="4" w:space="0" w:color="auto"/>
              <w:right w:val="single" w:sz="4" w:space="0" w:color="auto"/>
            </w:tcBorders>
            <w:hideMark/>
          </w:tcPr>
          <w:p w14:paraId="1DAC2AC0" w14:textId="77777777" w:rsidR="003E7471" w:rsidRDefault="003E7471" w:rsidP="008E47C9">
            <w:pPr>
              <w:pStyle w:val="TAH"/>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70F0C75D" w14:textId="77777777" w:rsidR="003E7471" w:rsidRDefault="003E7471" w:rsidP="008E47C9">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601D1CCA" w14:textId="77777777" w:rsidR="003E7471" w:rsidRDefault="003E7471" w:rsidP="008E47C9">
            <w:pPr>
              <w:pStyle w:val="TAH"/>
            </w:pPr>
            <w:r>
              <w:t>Inner RB allocations</w:t>
            </w:r>
          </w:p>
        </w:tc>
      </w:tr>
      <w:tr w:rsidR="003E7471" w14:paraId="1B5CF628" w14:textId="77777777" w:rsidTr="008E47C9">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3C3EF495" w14:textId="77777777" w:rsidR="003E7471" w:rsidRDefault="003E7471" w:rsidP="008E47C9">
            <w:pPr>
              <w:pStyle w:val="TAC"/>
              <w:rPr>
                <w:rFonts w:cs="Arial"/>
              </w:rPr>
            </w:pPr>
            <w:r>
              <w:rPr>
                <w:rFonts w:cs="Arial"/>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5639C8D3" w14:textId="77777777" w:rsidR="003E7471" w:rsidRDefault="003E7471" w:rsidP="008E47C9">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01DA388C" w14:textId="77777777" w:rsidR="003E7471" w:rsidRDefault="003E7471" w:rsidP="008E47C9">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BB809EF" w14:textId="77777777" w:rsidR="003E7471" w:rsidRDefault="003E7471" w:rsidP="008E47C9">
            <w:pPr>
              <w:pStyle w:val="TAC"/>
              <w:rPr>
                <w:rFonts w:cs="Arial"/>
                <w:lang w:val="en-CA"/>
              </w:rPr>
            </w:pPr>
            <w:r>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4E61DCB5" w14:textId="77777777" w:rsidR="003E7471" w:rsidRDefault="003E7471" w:rsidP="008E47C9">
            <w:pPr>
              <w:pStyle w:val="TAC"/>
              <w:rPr>
                <w:rFonts w:cs="Arial"/>
              </w:rPr>
            </w:pPr>
            <w:r>
              <w:rPr>
                <w:rFonts w:cs="Arial"/>
              </w:rPr>
              <w:t>0</w:t>
            </w:r>
          </w:p>
        </w:tc>
      </w:tr>
      <w:tr w:rsidR="003E7471" w14:paraId="7B52D639" w14:textId="77777777" w:rsidTr="008E47C9">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585C0D4F" w14:textId="77777777" w:rsidR="003E7471" w:rsidRDefault="003E7471" w:rsidP="008E47C9">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5E77730D" w14:textId="77777777" w:rsidR="003E7471" w:rsidRDefault="003E7471" w:rsidP="008E47C9">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2785B462" w14:textId="77777777" w:rsidR="003E7471" w:rsidRDefault="003E7471" w:rsidP="008E47C9">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F65D457" w14:textId="77777777" w:rsidR="003E7471" w:rsidRDefault="003E7471" w:rsidP="008E47C9">
            <w:pPr>
              <w:pStyle w:val="TAC"/>
              <w:rPr>
                <w:rFonts w:cs="Arial"/>
              </w:rPr>
            </w:pPr>
            <w:r>
              <w:rPr>
                <w:rFonts w:cs="Arial"/>
              </w:rPr>
              <w:t xml:space="preserve">≤ </w:t>
            </w:r>
            <w:r>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108FE50D" w14:textId="77777777" w:rsidR="003E7471" w:rsidRDefault="003E7471" w:rsidP="008E47C9">
            <w:pPr>
              <w:pStyle w:val="TAC"/>
              <w:rPr>
                <w:rFonts w:cs="Arial"/>
              </w:rPr>
            </w:pPr>
            <w:r>
              <w:rPr>
                <w:rFonts w:cs="Arial"/>
                <w:lang w:val="en-CA"/>
              </w:rPr>
              <w:t>0.5</w:t>
            </w:r>
          </w:p>
        </w:tc>
      </w:tr>
      <w:tr w:rsidR="003E7471" w14:paraId="3DD59196" w14:textId="77777777" w:rsidTr="008E47C9">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33F132E2" w14:textId="77777777" w:rsidR="003E7471" w:rsidRDefault="003E7471" w:rsidP="008E47C9">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4739CA6A" w14:textId="77777777" w:rsidR="003E7471" w:rsidRDefault="003E7471" w:rsidP="008E47C9">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0F1714D6" w14:textId="77777777" w:rsidR="003E7471" w:rsidRDefault="003E7471" w:rsidP="008E47C9">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386FE6F" w14:textId="77777777" w:rsidR="003E7471" w:rsidRDefault="003E7471" w:rsidP="008E47C9">
            <w:pPr>
              <w:pStyle w:val="TAC"/>
              <w:rPr>
                <w:rFonts w:cs="Arial"/>
              </w:rPr>
            </w:pPr>
            <w:r>
              <w:rPr>
                <w:rFonts w:cs="Arial"/>
              </w:rPr>
              <w:t xml:space="preserve">≤ </w:t>
            </w:r>
            <w:r>
              <w:rPr>
                <w:rFonts w:cs="Arial"/>
                <w:lang w:val="en-CA"/>
              </w:rPr>
              <w:t>2.5</w:t>
            </w:r>
          </w:p>
        </w:tc>
        <w:tc>
          <w:tcPr>
            <w:tcW w:w="2057" w:type="dxa"/>
            <w:tcBorders>
              <w:top w:val="single" w:sz="4" w:space="0" w:color="auto"/>
              <w:left w:val="single" w:sz="4" w:space="0" w:color="auto"/>
              <w:bottom w:val="single" w:sz="4" w:space="0" w:color="auto"/>
              <w:right w:val="single" w:sz="4" w:space="0" w:color="auto"/>
            </w:tcBorders>
            <w:hideMark/>
          </w:tcPr>
          <w:p w14:paraId="6CDB8DA3" w14:textId="77777777" w:rsidR="003E7471" w:rsidRDefault="003E7471" w:rsidP="008E47C9">
            <w:pPr>
              <w:pStyle w:val="TAC"/>
              <w:rPr>
                <w:rFonts w:cs="Arial"/>
              </w:rPr>
            </w:pPr>
            <w:r>
              <w:rPr>
                <w:rFonts w:cs="Arial"/>
              </w:rPr>
              <w:t xml:space="preserve">≤ </w:t>
            </w:r>
            <w:r>
              <w:rPr>
                <w:rFonts w:cs="Arial"/>
                <w:lang w:val="en-CA"/>
              </w:rPr>
              <w:t>1.5</w:t>
            </w:r>
          </w:p>
        </w:tc>
      </w:tr>
      <w:tr w:rsidR="003E7471" w14:paraId="31ABC998" w14:textId="77777777" w:rsidTr="008E47C9">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53F0C92" w14:textId="77777777" w:rsidR="003E7471" w:rsidRDefault="003E7471" w:rsidP="008E47C9">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1ED21827" w14:textId="77777777" w:rsidR="003E7471" w:rsidRDefault="003E7471" w:rsidP="008E47C9">
            <w:pPr>
              <w:pStyle w:val="TAC"/>
              <w:rPr>
                <w:rFonts w:cs="Arial"/>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7CF56535" w14:textId="77777777" w:rsidR="003E7471" w:rsidRDefault="003E7471" w:rsidP="008E47C9">
            <w:pPr>
              <w:pStyle w:val="TAC"/>
              <w:rPr>
                <w:rFonts w:cs="Arial"/>
              </w:rPr>
            </w:pPr>
            <w:r>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6D38A8AC" w14:textId="77777777" w:rsidR="003E7471" w:rsidRDefault="003E7471" w:rsidP="008E47C9">
            <w:pPr>
              <w:pStyle w:val="TAC"/>
              <w:rPr>
                <w:rFonts w:cs="Arial"/>
              </w:rPr>
            </w:pPr>
            <w:r>
              <w:rPr>
                <w:rFonts w:cs="Arial"/>
              </w:rPr>
              <w:t xml:space="preserve">≤ </w:t>
            </w:r>
            <w:r>
              <w:rPr>
                <w:rFonts w:cs="Arial"/>
                <w:lang w:val="en-CA"/>
              </w:rPr>
              <w:t>3</w:t>
            </w:r>
          </w:p>
        </w:tc>
      </w:tr>
      <w:tr w:rsidR="003E7471" w14:paraId="3C53F77F" w14:textId="77777777" w:rsidTr="008E47C9">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661907B" w14:textId="77777777" w:rsidR="003E7471" w:rsidRDefault="003E7471" w:rsidP="008E47C9">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7F0845F" w14:textId="77777777" w:rsidR="003E7471" w:rsidRDefault="003E7471" w:rsidP="008E47C9">
            <w:pPr>
              <w:pStyle w:val="TAC"/>
              <w:rPr>
                <w:rFonts w:cs="Arial"/>
              </w:rPr>
            </w:pPr>
            <w:r>
              <w:rPr>
                <w:rFonts w:cs="Arial"/>
                <w:lang w:eastAsia="zh-CN"/>
              </w:rPr>
              <w:t>256</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112E124" w14:textId="77777777" w:rsidR="003E7471" w:rsidRDefault="003E7471" w:rsidP="008E47C9">
            <w:pPr>
              <w:pStyle w:val="TAC"/>
              <w:rPr>
                <w:rFonts w:cs="Arial"/>
              </w:rPr>
            </w:pPr>
            <w:r>
              <w:rPr>
                <w:rFonts w:cs="Arial"/>
              </w:rPr>
              <w:t>≤ 5.5</w:t>
            </w:r>
          </w:p>
        </w:tc>
      </w:tr>
      <w:tr w:rsidR="003E7471" w14:paraId="1A9CE97D" w14:textId="77777777" w:rsidTr="008E47C9">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7C4A9FAB" w14:textId="77777777" w:rsidR="003E7471" w:rsidRDefault="003E7471" w:rsidP="008E47C9">
            <w:pPr>
              <w:pStyle w:val="TAC"/>
              <w:rPr>
                <w:rFonts w:cs="Arial"/>
                <w:lang w:eastAsia="zh-CN"/>
              </w:rPr>
            </w:pPr>
            <w:r>
              <w:rPr>
                <w:rFonts w:cs="Arial"/>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55DC6FD6" w14:textId="77777777" w:rsidR="003E7471" w:rsidRDefault="003E7471" w:rsidP="008E47C9">
            <w:pPr>
              <w:pStyle w:val="TAC"/>
              <w:rPr>
                <w:rFonts w:cs="Arial"/>
                <w:lang w:eastAsia="zh-CN"/>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04BB4361" w14:textId="77777777" w:rsidR="003E7471" w:rsidRDefault="003E7471" w:rsidP="008E47C9">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1F14A387" w14:textId="77777777" w:rsidR="003E7471" w:rsidRDefault="003E7471" w:rsidP="008E47C9">
            <w:pPr>
              <w:pStyle w:val="TAC"/>
              <w:rPr>
                <w:rFonts w:cs="Arial"/>
              </w:rPr>
            </w:pPr>
            <w:r>
              <w:rPr>
                <w:rFonts w:cs="Arial"/>
              </w:rPr>
              <w:t xml:space="preserve">≤ </w:t>
            </w:r>
            <w:r>
              <w:rPr>
                <w:rFonts w:cs="Arial"/>
                <w:lang w:val="en-CA"/>
              </w:rPr>
              <w:t>3.5</w:t>
            </w:r>
          </w:p>
        </w:tc>
        <w:tc>
          <w:tcPr>
            <w:tcW w:w="2057" w:type="dxa"/>
            <w:tcBorders>
              <w:top w:val="single" w:sz="4" w:space="0" w:color="auto"/>
              <w:left w:val="single" w:sz="4" w:space="0" w:color="auto"/>
              <w:bottom w:val="single" w:sz="4" w:space="0" w:color="auto"/>
              <w:right w:val="single" w:sz="4" w:space="0" w:color="auto"/>
            </w:tcBorders>
            <w:hideMark/>
          </w:tcPr>
          <w:p w14:paraId="75D229DD" w14:textId="77777777" w:rsidR="003E7471" w:rsidRDefault="003E7471" w:rsidP="008E47C9">
            <w:pPr>
              <w:pStyle w:val="TAC"/>
              <w:rPr>
                <w:rFonts w:cs="Arial"/>
              </w:rPr>
            </w:pPr>
            <w:r>
              <w:rPr>
                <w:rFonts w:cs="Arial"/>
              </w:rPr>
              <w:t>≤</w:t>
            </w:r>
            <w:r>
              <w:rPr>
                <w:rFonts w:cs="Arial"/>
                <w:lang w:val="en-CA"/>
              </w:rPr>
              <w:t xml:space="preserve"> 2</w:t>
            </w:r>
          </w:p>
        </w:tc>
      </w:tr>
      <w:tr w:rsidR="003E7471" w14:paraId="6ECE79EE" w14:textId="77777777" w:rsidTr="008E47C9">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0B630F6" w14:textId="77777777" w:rsidR="003E7471" w:rsidRDefault="003E7471" w:rsidP="008E47C9">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38810AF6" w14:textId="77777777" w:rsidR="003E7471" w:rsidRDefault="003E7471" w:rsidP="008E47C9">
            <w:pPr>
              <w:pStyle w:val="TAC"/>
              <w:rPr>
                <w:rFonts w:cs="Arial"/>
                <w:lang w:eastAsia="zh-CN"/>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498E3EAE" w14:textId="77777777" w:rsidR="003E7471" w:rsidRDefault="003E7471" w:rsidP="008E47C9">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710785B4" w14:textId="77777777" w:rsidR="003E7471" w:rsidRDefault="003E7471" w:rsidP="008E47C9">
            <w:pPr>
              <w:pStyle w:val="TAC"/>
              <w:rPr>
                <w:rFonts w:cs="Arial"/>
              </w:rPr>
            </w:pPr>
            <w:r>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48A14B31" w14:textId="77777777" w:rsidR="003E7471" w:rsidRDefault="003E7471" w:rsidP="008E47C9">
            <w:pPr>
              <w:pStyle w:val="TAC"/>
              <w:rPr>
                <w:rFonts w:cs="Arial"/>
              </w:rPr>
            </w:pPr>
            <w:r>
              <w:rPr>
                <w:rFonts w:cs="Arial"/>
              </w:rPr>
              <w:t xml:space="preserve">≤ </w:t>
            </w:r>
            <w:r>
              <w:rPr>
                <w:rFonts w:cs="Arial"/>
                <w:lang w:val="en-CA"/>
              </w:rPr>
              <w:t>2.5</w:t>
            </w:r>
          </w:p>
        </w:tc>
      </w:tr>
      <w:tr w:rsidR="003E7471" w14:paraId="7F257D20" w14:textId="77777777" w:rsidTr="008E47C9">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02288538" w14:textId="77777777" w:rsidR="003E7471" w:rsidRDefault="003E7471" w:rsidP="008E47C9">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678B5C3B" w14:textId="77777777" w:rsidR="003E7471" w:rsidRDefault="003E7471" w:rsidP="008E47C9">
            <w:pPr>
              <w:pStyle w:val="TAC"/>
              <w:rPr>
                <w:rFonts w:cs="Arial"/>
              </w:rPr>
            </w:pPr>
            <w:r>
              <w:rPr>
                <w:rFonts w:cs="Arial"/>
                <w:lang w:eastAsia="zh-CN"/>
              </w:rPr>
              <w:t>64</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85E27B0" w14:textId="77777777" w:rsidR="003E7471" w:rsidRDefault="003E7471" w:rsidP="008E47C9">
            <w:pPr>
              <w:pStyle w:val="TAC"/>
              <w:rPr>
                <w:rFonts w:cs="Arial"/>
              </w:rPr>
            </w:pPr>
            <w:r>
              <w:rPr>
                <w:rFonts w:cs="Arial"/>
              </w:rPr>
              <w:t xml:space="preserve">≤ </w:t>
            </w:r>
            <w:r>
              <w:rPr>
                <w:rFonts w:cs="Arial"/>
                <w:lang w:val="en-CA"/>
              </w:rPr>
              <w:t>4.5</w:t>
            </w:r>
          </w:p>
        </w:tc>
      </w:tr>
      <w:tr w:rsidR="003E7471" w14:paraId="763F7AF9" w14:textId="77777777" w:rsidTr="008E47C9">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5C3E2DEF" w14:textId="77777777" w:rsidR="003E7471" w:rsidRDefault="003E7471" w:rsidP="008E47C9">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587506A9" w14:textId="77777777" w:rsidR="003E7471" w:rsidRDefault="003E7471" w:rsidP="008E47C9">
            <w:pPr>
              <w:pStyle w:val="TAC"/>
              <w:rPr>
                <w:rFonts w:cs="Arial"/>
                <w:lang w:eastAsia="zh-CN"/>
              </w:rPr>
            </w:pPr>
            <w:r>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C8D5D42" w14:textId="77777777" w:rsidR="003E7471" w:rsidRDefault="003E7471" w:rsidP="008E47C9">
            <w:pPr>
              <w:pStyle w:val="TAC"/>
              <w:rPr>
                <w:rFonts w:cs="Arial"/>
              </w:rPr>
            </w:pPr>
            <w:r>
              <w:rPr>
                <w:rFonts w:cs="Arial"/>
              </w:rPr>
              <w:t xml:space="preserve">≤ </w:t>
            </w:r>
            <w:r>
              <w:rPr>
                <w:rFonts w:cs="Arial"/>
                <w:lang w:val="en-CA"/>
              </w:rPr>
              <w:t>8.0</w:t>
            </w:r>
          </w:p>
        </w:tc>
      </w:tr>
    </w:tbl>
    <w:p w14:paraId="7C5DA607" w14:textId="77777777" w:rsidR="003E7471" w:rsidRDefault="003E7471" w:rsidP="003E7471">
      <w:pPr>
        <w:rPr>
          <w:noProof/>
        </w:rPr>
      </w:pPr>
    </w:p>
    <w:p w14:paraId="2FB7593F" w14:textId="77777777" w:rsidR="003E7471" w:rsidRPr="00A1115A" w:rsidRDefault="003E7471" w:rsidP="003E7471">
      <w:pPr>
        <w:pStyle w:val="TH"/>
      </w:pPr>
      <w:r w:rsidRPr="00A1115A">
        <w:t>Table 6.2</w:t>
      </w:r>
      <w:r>
        <w:t>D</w:t>
      </w:r>
      <w:r w:rsidRPr="00A1115A">
        <w:t>.2-</w:t>
      </w:r>
      <w:r>
        <w:t>2</w:t>
      </w:r>
      <w:r w:rsidRPr="00A1115A">
        <w:t xml:space="preserve">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3E7471" w:rsidRPr="00A1115A" w14:paraId="6F645F2A" w14:textId="77777777" w:rsidTr="008E47C9">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27E7A5B9" w14:textId="77777777" w:rsidR="003E7471" w:rsidRPr="00A1115A" w:rsidRDefault="003E7471" w:rsidP="008E47C9">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7CCD69E5" w14:textId="77777777" w:rsidR="003E7471" w:rsidRPr="00A1115A" w:rsidRDefault="003E7471" w:rsidP="008E47C9">
            <w:pPr>
              <w:pStyle w:val="TAH"/>
            </w:pPr>
            <w:r w:rsidRPr="00A1115A">
              <w:t>MPR (dB)</w:t>
            </w:r>
          </w:p>
        </w:tc>
      </w:tr>
      <w:tr w:rsidR="003E7471" w:rsidRPr="00A1115A" w14:paraId="2E5448FA" w14:textId="77777777" w:rsidTr="008E47C9">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78A3BA87" w14:textId="77777777" w:rsidR="003E7471" w:rsidRPr="00A1115A" w:rsidRDefault="003E7471" w:rsidP="008E47C9">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3C37B904" w14:textId="77777777" w:rsidR="003E7471" w:rsidRPr="00A1115A" w:rsidRDefault="003E7471" w:rsidP="008E47C9">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40C19E8D" w14:textId="77777777" w:rsidR="003E7471" w:rsidRPr="00A1115A" w:rsidRDefault="003E7471" w:rsidP="008E47C9">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5EEC67BB" w14:textId="77777777" w:rsidR="003E7471" w:rsidRPr="00A1115A" w:rsidRDefault="003E7471" w:rsidP="008E47C9">
            <w:pPr>
              <w:pStyle w:val="TAH"/>
            </w:pPr>
            <w:r w:rsidRPr="00A1115A">
              <w:t>Inner RB allocations</w:t>
            </w:r>
          </w:p>
        </w:tc>
      </w:tr>
      <w:tr w:rsidR="003E7471" w:rsidRPr="00A1115A" w14:paraId="49078214" w14:textId="77777777" w:rsidTr="008E47C9">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728062B4" w14:textId="77777777" w:rsidR="003E7471" w:rsidRPr="00A1115A" w:rsidRDefault="003E7471" w:rsidP="008E47C9">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425782F6" w14:textId="77777777" w:rsidR="003E7471" w:rsidRPr="00A1115A" w:rsidRDefault="003E7471" w:rsidP="008E47C9">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3247DCAD" w14:textId="77777777" w:rsidR="003E7471" w:rsidRPr="00A1115A" w:rsidRDefault="003E7471" w:rsidP="008E47C9">
            <w:pPr>
              <w:pStyle w:val="TAC"/>
              <w:rPr>
                <w:lang w:val="x-none"/>
              </w:rPr>
            </w:pPr>
            <w:r w:rsidRPr="00A1115A">
              <w:t xml:space="preserve">≤ </w:t>
            </w:r>
            <w:r w:rsidRPr="00A1115A">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09E9B35D" w14:textId="77777777" w:rsidR="003E7471" w:rsidRPr="00A1115A" w:rsidRDefault="003E7471" w:rsidP="008E47C9">
            <w:pPr>
              <w:pStyle w:val="TAC"/>
              <w:rPr>
                <w:lang w:val="en-US"/>
              </w:rPr>
            </w:pPr>
            <w:r w:rsidRPr="00A1115A">
              <w:t xml:space="preserve">≤ </w:t>
            </w:r>
            <w:r>
              <w:t>[</w:t>
            </w:r>
            <w:r>
              <w:rPr>
                <w:lang w:val="en-US"/>
              </w:rPr>
              <w:t>2]</w:t>
            </w:r>
          </w:p>
        </w:tc>
        <w:tc>
          <w:tcPr>
            <w:tcW w:w="1996" w:type="dxa"/>
            <w:tcBorders>
              <w:top w:val="single" w:sz="4" w:space="0" w:color="auto"/>
              <w:left w:val="single" w:sz="4" w:space="0" w:color="auto"/>
              <w:bottom w:val="single" w:sz="4" w:space="0" w:color="auto"/>
              <w:right w:val="single" w:sz="4" w:space="0" w:color="auto"/>
            </w:tcBorders>
            <w:hideMark/>
          </w:tcPr>
          <w:p w14:paraId="6592BA72" w14:textId="77777777" w:rsidR="003E7471" w:rsidRPr="00A1115A" w:rsidRDefault="003E7471" w:rsidP="008E47C9">
            <w:pPr>
              <w:pStyle w:val="TAC"/>
              <w:rPr>
                <w:lang w:val="en-US"/>
              </w:rPr>
            </w:pPr>
            <w:r w:rsidRPr="00A1115A">
              <w:t xml:space="preserve">≤ </w:t>
            </w:r>
            <w:r>
              <w:rPr>
                <w:lang w:val="en-US"/>
              </w:rPr>
              <w:t>0</w:t>
            </w:r>
            <w:r w:rsidRPr="00A1115A">
              <w:rPr>
                <w:lang w:val="en-US"/>
              </w:rPr>
              <w:t>.5</w:t>
            </w:r>
          </w:p>
        </w:tc>
      </w:tr>
      <w:tr w:rsidR="003E7471" w:rsidRPr="00A1115A" w14:paraId="233CB95F" w14:textId="77777777" w:rsidTr="008E47C9">
        <w:trPr>
          <w:jc w:val="center"/>
        </w:trPr>
        <w:tc>
          <w:tcPr>
            <w:tcW w:w="1153" w:type="dxa"/>
            <w:tcBorders>
              <w:top w:val="nil"/>
              <w:left w:val="single" w:sz="4" w:space="0" w:color="auto"/>
              <w:bottom w:val="nil"/>
              <w:right w:val="single" w:sz="4" w:space="0" w:color="auto"/>
            </w:tcBorders>
            <w:shd w:val="clear" w:color="auto" w:fill="auto"/>
            <w:hideMark/>
          </w:tcPr>
          <w:p w14:paraId="40160ADD" w14:textId="77777777" w:rsidR="003E7471" w:rsidRPr="00A1115A" w:rsidRDefault="003E7471" w:rsidP="008E47C9">
            <w:pPr>
              <w:pStyle w:val="TAC"/>
            </w:pPr>
          </w:p>
        </w:tc>
        <w:tc>
          <w:tcPr>
            <w:tcW w:w="1154" w:type="dxa"/>
            <w:tcBorders>
              <w:top w:val="single" w:sz="4" w:space="0" w:color="auto"/>
              <w:left w:val="single" w:sz="4" w:space="0" w:color="auto"/>
              <w:bottom w:val="single" w:sz="4" w:space="0" w:color="auto"/>
              <w:right w:val="single" w:sz="4" w:space="0" w:color="auto"/>
            </w:tcBorders>
          </w:tcPr>
          <w:p w14:paraId="28AB92B5" w14:textId="77777777" w:rsidR="003E7471" w:rsidRPr="00A1115A" w:rsidRDefault="003E7471" w:rsidP="008E47C9">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5927FC19" w14:textId="77777777" w:rsidR="003E7471" w:rsidRPr="00A1115A" w:rsidRDefault="003E7471" w:rsidP="008E47C9">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6DFF3CD2" w14:textId="77777777" w:rsidR="003E7471" w:rsidRPr="00A1115A" w:rsidRDefault="003E7471" w:rsidP="008E47C9">
            <w:pPr>
              <w:pStyle w:val="TAC"/>
              <w:rPr>
                <w:lang w:val="x-none"/>
              </w:rPr>
            </w:pPr>
            <w:r w:rsidRPr="00A1115A">
              <w:t xml:space="preserve">≤ </w:t>
            </w:r>
            <w:r>
              <w:t>[</w:t>
            </w:r>
            <w:r>
              <w:rPr>
                <w:lang w:val="en-CA"/>
              </w:rPr>
              <w:t>2.5]</w:t>
            </w:r>
          </w:p>
        </w:tc>
        <w:tc>
          <w:tcPr>
            <w:tcW w:w="1996" w:type="dxa"/>
            <w:tcBorders>
              <w:top w:val="single" w:sz="4" w:space="0" w:color="auto"/>
              <w:left w:val="single" w:sz="4" w:space="0" w:color="auto"/>
              <w:bottom w:val="single" w:sz="4" w:space="0" w:color="auto"/>
              <w:right w:val="single" w:sz="4" w:space="0" w:color="auto"/>
            </w:tcBorders>
            <w:hideMark/>
          </w:tcPr>
          <w:p w14:paraId="73CD3A26" w14:textId="77777777" w:rsidR="003E7471" w:rsidRPr="00A1115A" w:rsidRDefault="003E7471" w:rsidP="008E47C9">
            <w:pPr>
              <w:pStyle w:val="TAC"/>
              <w:rPr>
                <w:lang w:val="x-none"/>
              </w:rPr>
            </w:pPr>
            <w:r w:rsidRPr="00A1115A">
              <w:t xml:space="preserve">≤ </w:t>
            </w:r>
            <w:r>
              <w:rPr>
                <w:lang w:val="en-CA"/>
              </w:rPr>
              <w:t>0</w:t>
            </w:r>
            <w:r w:rsidRPr="00A1115A">
              <w:rPr>
                <w:lang w:val="en-CA"/>
              </w:rPr>
              <w:t>.5</w:t>
            </w:r>
          </w:p>
        </w:tc>
      </w:tr>
      <w:tr w:rsidR="003E7471" w:rsidRPr="00A1115A" w14:paraId="5A37E34E" w14:textId="77777777" w:rsidTr="008E47C9">
        <w:trPr>
          <w:jc w:val="center"/>
        </w:trPr>
        <w:tc>
          <w:tcPr>
            <w:tcW w:w="1153" w:type="dxa"/>
            <w:tcBorders>
              <w:top w:val="nil"/>
              <w:left w:val="single" w:sz="4" w:space="0" w:color="auto"/>
              <w:bottom w:val="nil"/>
              <w:right w:val="single" w:sz="4" w:space="0" w:color="auto"/>
            </w:tcBorders>
            <w:shd w:val="clear" w:color="auto" w:fill="auto"/>
            <w:hideMark/>
          </w:tcPr>
          <w:p w14:paraId="6BA024D6" w14:textId="77777777" w:rsidR="003E7471" w:rsidRPr="00A1115A" w:rsidRDefault="003E7471" w:rsidP="008E47C9">
            <w:pPr>
              <w:pStyle w:val="TAC"/>
            </w:pPr>
          </w:p>
        </w:tc>
        <w:tc>
          <w:tcPr>
            <w:tcW w:w="1154" w:type="dxa"/>
            <w:tcBorders>
              <w:top w:val="single" w:sz="4" w:space="0" w:color="auto"/>
              <w:left w:val="single" w:sz="4" w:space="0" w:color="auto"/>
              <w:bottom w:val="single" w:sz="4" w:space="0" w:color="auto"/>
              <w:right w:val="single" w:sz="4" w:space="0" w:color="auto"/>
            </w:tcBorders>
          </w:tcPr>
          <w:p w14:paraId="79B20FD6" w14:textId="77777777" w:rsidR="003E7471" w:rsidRPr="00A1115A" w:rsidRDefault="003E7471" w:rsidP="008E47C9">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3F168CBD" w14:textId="77777777" w:rsidR="003E7471" w:rsidRPr="00A1115A" w:rsidRDefault="003E7471" w:rsidP="008E47C9">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5F21FC36" w14:textId="77777777" w:rsidR="003E7471" w:rsidRPr="00A1115A" w:rsidRDefault="003E7471" w:rsidP="008E47C9">
            <w:pPr>
              <w:pStyle w:val="TAC"/>
              <w:rPr>
                <w:lang w:val="x-none"/>
              </w:rPr>
            </w:pPr>
            <w:r w:rsidRPr="00A1115A">
              <w:t xml:space="preserve">≤ </w:t>
            </w:r>
            <w:r>
              <w:t>[</w:t>
            </w:r>
            <w:r>
              <w:rPr>
                <w:lang w:val="en-CA"/>
              </w:rPr>
              <w:t>3.5]</w:t>
            </w:r>
          </w:p>
        </w:tc>
        <w:tc>
          <w:tcPr>
            <w:tcW w:w="1996" w:type="dxa"/>
            <w:tcBorders>
              <w:top w:val="single" w:sz="4" w:space="0" w:color="auto"/>
              <w:left w:val="single" w:sz="4" w:space="0" w:color="auto"/>
              <w:bottom w:val="single" w:sz="4" w:space="0" w:color="auto"/>
              <w:right w:val="single" w:sz="4" w:space="0" w:color="auto"/>
            </w:tcBorders>
            <w:hideMark/>
          </w:tcPr>
          <w:p w14:paraId="35D57D62" w14:textId="77777777" w:rsidR="003E7471" w:rsidRPr="00A1115A" w:rsidRDefault="003E7471" w:rsidP="008E47C9">
            <w:pPr>
              <w:pStyle w:val="TAC"/>
              <w:rPr>
                <w:lang w:val="x-none"/>
              </w:rPr>
            </w:pPr>
            <w:r w:rsidRPr="00A1115A">
              <w:t xml:space="preserve">≤ </w:t>
            </w:r>
            <w:r>
              <w:rPr>
                <w:lang w:val="en-CA"/>
              </w:rPr>
              <w:t>1</w:t>
            </w:r>
            <w:r w:rsidRPr="00A1115A">
              <w:rPr>
                <w:lang w:val="en-CA"/>
              </w:rPr>
              <w:t>.5</w:t>
            </w:r>
          </w:p>
        </w:tc>
      </w:tr>
      <w:tr w:rsidR="003E7471" w:rsidRPr="00A1115A" w14:paraId="529AE614" w14:textId="77777777" w:rsidTr="008E47C9">
        <w:trPr>
          <w:jc w:val="center"/>
        </w:trPr>
        <w:tc>
          <w:tcPr>
            <w:tcW w:w="1153" w:type="dxa"/>
            <w:tcBorders>
              <w:top w:val="nil"/>
              <w:left w:val="single" w:sz="4" w:space="0" w:color="auto"/>
              <w:bottom w:val="nil"/>
              <w:right w:val="single" w:sz="4" w:space="0" w:color="auto"/>
            </w:tcBorders>
            <w:shd w:val="clear" w:color="auto" w:fill="auto"/>
            <w:hideMark/>
          </w:tcPr>
          <w:p w14:paraId="2D1804D9" w14:textId="77777777" w:rsidR="003E7471" w:rsidRPr="00A1115A" w:rsidRDefault="003E7471" w:rsidP="008E47C9">
            <w:pPr>
              <w:pStyle w:val="TAC"/>
            </w:pPr>
          </w:p>
        </w:tc>
        <w:tc>
          <w:tcPr>
            <w:tcW w:w="1154" w:type="dxa"/>
            <w:tcBorders>
              <w:top w:val="single" w:sz="4" w:space="0" w:color="auto"/>
              <w:left w:val="single" w:sz="4" w:space="0" w:color="auto"/>
              <w:bottom w:val="single" w:sz="4" w:space="0" w:color="auto"/>
              <w:right w:val="single" w:sz="4" w:space="0" w:color="auto"/>
            </w:tcBorders>
          </w:tcPr>
          <w:p w14:paraId="0D7EC6B0" w14:textId="77777777" w:rsidR="003E7471" w:rsidRPr="00A1115A" w:rsidRDefault="003E7471" w:rsidP="008E47C9">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5398F6D9" w14:textId="77777777" w:rsidR="003E7471" w:rsidRPr="00A1115A" w:rsidRDefault="003E7471" w:rsidP="008E47C9">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2E42C36A" w14:textId="77777777" w:rsidR="003E7471" w:rsidRPr="00A1115A" w:rsidRDefault="003E7471" w:rsidP="008E47C9">
            <w:pPr>
              <w:pStyle w:val="TAC"/>
              <w:rPr>
                <w:lang w:val="x-none"/>
              </w:rPr>
            </w:pPr>
            <w:r w:rsidRPr="00A1115A">
              <w:t xml:space="preserve">≤ </w:t>
            </w:r>
            <w:r>
              <w:t>[</w:t>
            </w:r>
            <w:r>
              <w:rPr>
                <w:lang w:val="en-CA"/>
              </w:rPr>
              <w:t>4]</w:t>
            </w:r>
          </w:p>
        </w:tc>
        <w:tc>
          <w:tcPr>
            <w:tcW w:w="1996" w:type="dxa"/>
            <w:tcBorders>
              <w:top w:val="single" w:sz="4" w:space="0" w:color="auto"/>
              <w:left w:val="single" w:sz="4" w:space="0" w:color="auto"/>
              <w:bottom w:val="single" w:sz="4" w:space="0" w:color="auto"/>
              <w:right w:val="single" w:sz="4" w:space="0" w:color="auto"/>
            </w:tcBorders>
          </w:tcPr>
          <w:p w14:paraId="524F9884" w14:textId="77777777" w:rsidR="003E7471" w:rsidRPr="00A1115A" w:rsidRDefault="003E7471" w:rsidP="008E47C9">
            <w:pPr>
              <w:pStyle w:val="TAC"/>
              <w:rPr>
                <w:lang w:val="x-none"/>
              </w:rPr>
            </w:pPr>
            <w:r w:rsidRPr="00A1115A">
              <w:t xml:space="preserve">≤ </w:t>
            </w:r>
            <w:r>
              <w:rPr>
                <w:lang w:val="en-CA"/>
              </w:rPr>
              <w:t>3.5</w:t>
            </w:r>
          </w:p>
        </w:tc>
      </w:tr>
      <w:tr w:rsidR="003E7471" w:rsidRPr="00A1115A" w14:paraId="51A95666" w14:textId="77777777" w:rsidTr="008E47C9">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1B797D36" w14:textId="77777777" w:rsidR="003E7471" w:rsidRPr="00A1115A" w:rsidRDefault="003E7471" w:rsidP="008E47C9">
            <w:pPr>
              <w:pStyle w:val="TAC"/>
            </w:pPr>
          </w:p>
        </w:tc>
        <w:tc>
          <w:tcPr>
            <w:tcW w:w="1154" w:type="dxa"/>
            <w:tcBorders>
              <w:top w:val="single" w:sz="4" w:space="0" w:color="auto"/>
              <w:left w:val="single" w:sz="4" w:space="0" w:color="auto"/>
              <w:bottom w:val="single" w:sz="4" w:space="0" w:color="auto"/>
              <w:right w:val="single" w:sz="4" w:space="0" w:color="auto"/>
            </w:tcBorders>
          </w:tcPr>
          <w:p w14:paraId="1EC54255" w14:textId="77777777" w:rsidR="003E7471" w:rsidRPr="00A1115A" w:rsidRDefault="003E7471" w:rsidP="008E47C9">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108E75D2" w14:textId="77777777" w:rsidR="003E7471" w:rsidRPr="00A1115A" w:rsidRDefault="003E7471" w:rsidP="008E47C9">
            <w:pPr>
              <w:pStyle w:val="TAC"/>
              <w:rPr>
                <w:lang w:val="x-none"/>
              </w:rPr>
            </w:pPr>
            <w:r w:rsidRPr="00A1115A">
              <w:t xml:space="preserve">≤ </w:t>
            </w:r>
            <w:r>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444AC2F2" w14:textId="77777777" w:rsidR="003E7471" w:rsidRPr="00A1115A" w:rsidRDefault="003E7471" w:rsidP="008E47C9">
            <w:pPr>
              <w:pStyle w:val="TAC"/>
              <w:rPr>
                <w:lang w:val="x-none"/>
              </w:rPr>
            </w:pPr>
            <w:r w:rsidRPr="00A1115A">
              <w:t xml:space="preserve">≤ </w:t>
            </w:r>
            <w:r>
              <w:rPr>
                <w:lang w:val="en-CA"/>
              </w:rPr>
              <w:t>6</w:t>
            </w:r>
            <w:r w:rsidRPr="00A1115A">
              <w:rPr>
                <w:lang w:val="en-CA"/>
              </w:rPr>
              <w:t>.5</w:t>
            </w:r>
          </w:p>
        </w:tc>
        <w:tc>
          <w:tcPr>
            <w:tcW w:w="1996" w:type="dxa"/>
            <w:tcBorders>
              <w:top w:val="single" w:sz="4" w:space="0" w:color="auto"/>
              <w:left w:val="single" w:sz="4" w:space="0" w:color="auto"/>
              <w:bottom w:val="single" w:sz="4" w:space="0" w:color="auto"/>
              <w:right w:val="single" w:sz="4" w:space="0" w:color="auto"/>
            </w:tcBorders>
          </w:tcPr>
          <w:p w14:paraId="03258699" w14:textId="77777777" w:rsidR="003E7471" w:rsidRPr="00A1115A" w:rsidRDefault="003E7471" w:rsidP="008E47C9">
            <w:pPr>
              <w:pStyle w:val="TAC"/>
              <w:rPr>
                <w:lang w:val="x-none"/>
              </w:rPr>
            </w:pPr>
            <w:r w:rsidRPr="00A1115A">
              <w:t xml:space="preserve">≤ </w:t>
            </w:r>
            <w:r>
              <w:t>[</w:t>
            </w:r>
            <w:r>
              <w:rPr>
                <w:lang w:val="en-CA"/>
              </w:rPr>
              <w:t>6.5]</w:t>
            </w:r>
          </w:p>
        </w:tc>
      </w:tr>
      <w:tr w:rsidR="003E7471" w:rsidRPr="00A1115A" w14:paraId="3B7D3005" w14:textId="77777777" w:rsidTr="008E47C9">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68647773" w14:textId="77777777" w:rsidR="003E7471" w:rsidRPr="00A1115A" w:rsidRDefault="003E7471" w:rsidP="008E47C9">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714752F0" w14:textId="77777777" w:rsidR="003E7471" w:rsidRPr="00A1115A" w:rsidRDefault="003E7471" w:rsidP="008E47C9">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5845AB0F" w14:textId="77777777" w:rsidR="003E7471" w:rsidRPr="00A1115A" w:rsidRDefault="003E7471" w:rsidP="008E47C9">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03C0519E" w14:textId="77777777" w:rsidR="003E7471" w:rsidRPr="00A1115A" w:rsidRDefault="003E7471" w:rsidP="008E47C9">
            <w:pPr>
              <w:pStyle w:val="TAC"/>
              <w:rPr>
                <w:lang w:val="x-none"/>
              </w:rPr>
            </w:pPr>
            <w:r w:rsidRPr="00A1115A">
              <w:t xml:space="preserve">≤ </w:t>
            </w:r>
            <w:r>
              <w:t>[</w:t>
            </w:r>
            <w:r>
              <w:rPr>
                <w:lang w:val="en-CA"/>
              </w:rPr>
              <w:t>4.5]</w:t>
            </w:r>
          </w:p>
        </w:tc>
        <w:tc>
          <w:tcPr>
            <w:tcW w:w="1996" w:type="dxa"/>
            <w:tcBorders>
              <w:top w:val="single" w:sz="4" w:space="0" w:color="auto"/>
              <w:left w:val="single" w:sz="4" w:space="0" w:color="auto"/>
              <w:bottom w:val="single" w:sz="4" w:space="0" w:color="auto"/>
              <w:right w:val="single" w:sz="4" w:space="0" w:color="auto"/>
            </w:tcBorders>
            <w:hideMark/>
          </w:tcPr>
          <w:p w14:paraId="0407D4D9" w14:textId="77777777" w:rsidR="003E7471" w:rsidRPr="00A1115A" w:rsidRDefault="003E7471" w:rsidP="008E47C9">
            <w:pPr>
              <w:pStyle w:val="TAC"/>
              <w:rPr>
                <w:lang w:val="x-none"/>
              </w:rPr>
            </w:pPr>
            <w:r w:rsidRPr="00A1115A">
              <w:t>≤</w:t>
            </w:r>
            <w:r w:rsidRPr="00A1115A">
              <w:rPr>
                <w:lang w:val="en-CA"/>
              </w:rPr>
              <w:t xml:space="preserve"> </w:t>
            </w:r>
            <w:r>
              <w:rPr>
                <w:lang w:val="en-CA"/>
              </w:rPr>
              <w:t>2</w:t>
            </w:r>
          </w:p>
        </w:tc>
      </w:tr>
      <w:tr w:rsidR="003E7471" w:rsidRPr="00A1115A" w14:paraId="2BCE02C8" w14:textId="77777777" w:rsidTr="008E47C9">
        <w:trPr>
          <w:jc w:val="center"/>
        </w:trPr>
        <w:tc>
          <w:tcPr>
            <w:tcW w:w="1153" w:type="dxa"/>
            <w:tcBorders>
              <w:top w:val="nil"/>
              <w:left w:val="single" w:sz="4" w:space="0" w:color="auto"/>
              <w:bottom w:val="nil"/>
              <w:right w:val="single" w:sz="4" w:space="0" w:color="auto"/>
            </w:tcBorders>
            <w:shd w:val="clear" w:color="auto" w:fill="auto"/>
            <w:hideMark/>
          </w:tcPr>
          <w:p w14:paraId="4CA80994" w14:textId="77777777" w:rsidR="003E7471" w:rsidRPr="00A1115A" w:rsidRDefault="003E7471" w:rsidP="008E47C9">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658463D5" w14:textId="77777777" w:rsidR="003E7471" w:rsidRPr="00A1115A" w:rsidRDefault="003E7471" w:rsidP="008E47C9">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22F6BFE4" w14:textId="77777777" w:rsidR="003E7471" w:rsidRPr="00A1115A" w:rsidRDefault="003E7471" w:rsidP="008E47C9">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6F2C5BAD" w14:textId="77777777" w:rsidR="003E7471" w:rsidRPr="00A1115A" w:rsidRDefault="003E7471" w:rsidP="008E47C9">
            <w:pPr>
              <w:pStyle w:val="TAC"/>
              <w:rPr>
                <w:lang w:val="en-US"/>
              </w:rPr>
            </w:pPr>
            <w:r w:rsidRPr="00A1115A">
              <w:t xml:space="preserve">≤ </w:t>
            </w:r>
            <w:r>
              <w:t>[</w:t>
            </w:r>
            <w:r>
              <w:rPr>
                <w:lang w:val="en-US"/>
              </w:rPr>
              <w:t>4.5]</w:t>
            </w:r>
          </w:p>
        </w:tc>
        <w:tc>
          <w:tcPr>
            <w:tcW w:w="1996" w:type="dxa"/>
            <w:tcBorders>
              <w:top w:val="single" w:sz="4" w:space="0" w:color="auto"/>
              <w:left w:val="single" w:sz="4" w:space="0" w:color="auto"/>
              <w:bottom w:val="single" w:sz="4" w:space="0" w:color="auto"/>
              <w:right w:val="single" w:sz="4" w:space="0" w:color="auto"/>
            </w:tcBorders>
            <w:hideMark/>
          </w:tcPr>
          <w:p w14:paraId="13C5F17D" w14:textId="77777777" w:rsidR="003E7471" w:rsidRPr="00A1115A" w:rsidRDefault="003E7471" w:rsidP="008E47C9">
            <w:pPr>
              <w:pStyle w:val="TAC"/>
              <w:rPr>
                <w:lang w:val="x-none"/>
              </w:rPr>
            </w:pPr>
            <w:r w:rsidRPr="00A1115A">
              <w:t xml:space="preserve">≤ </w:t>
            </w:r>
            <w:r>
              <w:rPr>
                <w:lang w:val="en-CA"/>
              </w:rPr>
              <w:t>2</w:t>
            </w:r>
            <w:r w:rsidRPr="00A1115A">
              <w:rPr>
                <w:lang w:val="en-CA"/>
              </w:rPr>
              <w:t>.5</w:t>
            </w:r>
          </w:p>
        </w:tc>
      </w:tr>
      <w:tr w:rsidR="003E7471" w:rsidRPr="00A1115A" w14:paraId="4BFD1FA0" w14:textId="77777777" w:rsidTr="008E47C9">
        <w:trPr>
          <w:jc w:val="center"/>
        </w:trPr>
        <w:tc>
          <w:tcPr>
            <w:tcW w:w="1153" w:type="dxa"/>
            <w:tcBorders>
              <w:top w:val="nil"/>
              <w:left w:val="single" w:sz="4" w:space="0" w:color="auto"/>
              <w:bottom w:val="nil"/>
              <w:right w:val="single" w:sz="4" w:space="0" w:color="auto"/>
            </w:tcBorders>
            <w:shd w:val="clear" w:color="auto" w:fill="auto"/>
            <w:hideMark/>
          </w:tcPr>
          <w:p w14:paraId="194D793E" w14:textId="77777777" w:rsidR="003E7471" w:rsidRPr="00A1115A" w:rsidRDefault="003E7471" w:rsidP="008E47C9">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4C30F70B" w14:textId="77777777" w:rsidR="003E7471" w:rsidRPr="00A1115A" w:rsidRDefault="003E7471" w:rsidP="008E47C9">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0D8251B1" w14:textId="77777777" w:rsidR="003E7471" w:rsidRPr="00A1115A" w:rsidRDefault="003E7471" w:rsidP="008E47C9">
            <w:pPr>
              <w:pStyle w:val="TAC"/>
              <w:rPr>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5B84ADF8" w14:textId="77777777" w:rsidR="003E7471" w:rsidRPr="00A1115A" w:rsidRDefault="003E7471" w:rsidP="008E47C9">
            <w:pPr>
              <w:pStyle w:val="TAC"/>
              <w:rPr>
                <w:lang w:val="en-US"/>
              </w:rPr>
            </w:pPr>
            <w:r w:rsidRPr="00A1115A">
              <w:t xml:space="preserve">≤ </w:t>
            </w:r>
            <w:r>
              <w:t>[</w:t>
            </w:r>
            <w:r>
              <w:rPr>
                <w:lang w:val="en-US"/>
              </w:rPr>
              <w:t>5]</w:t>
            </w:r>
          </w:p>
        </w:tc>
        <w:tc>
          <w:tcPr>
            <w:tcW w:w="1996" w:type="dxa"/>
            <w:tcBorders>
              <w:top w:val="single" w:sz="4" w:space="0" w:color="auto"/>
              <w:left w:val="single" w:sz="4" w:space="0" w:color="auto"/>
              <w:bottom w:val="single" w:sz="4" w:space="0" w:color="auto"/>
              <w:right w:val="single" w:sz="4" w:space="0" w:color="auto"/>
            </w:tcBorders>
          </w:tcPr>
          <w:p w14:paraId="0C12E58E" w14:textId="77777777" w:rsidR="003E7471" w:rsidRPr="00A1115A" w:rsidRDefault="003E7471" w:rsidP="008E47C9">
            <w:pPr>
              <w:pStyle w:val="TAC"/>
              <w:rPr>
                <w:lang w:val="x-none"/>
              </w:rPr>
            </w:pPr>
            <w:r w:rsidRPr="00A1115A">
              <w:t>≤</w:t>
            </w:r>
            <w:r w:rsidRPr="00A1115A">
              <w:rPr>
                <w:lang w:val="en-CA"/>
              </w:rPr>
              <w:t xml:space="preserve"> </w:t>
            </w:r>
            <w:r>
              <w:rPr>
                <w:lang w:val="en-CA"/>
              </w:rPr>
              <w:t>4.5</w:t>
            </w:r>
          </w:p>
        </w:tc>
      </w:tr>
      <w:tr w:rsidR="003E7471" w:rsidRPr="00A1115A" w14:paraId="2034BC2C" w14:textId="77777777" w:rsidTr="008E47C9">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48B308F4" w14:textId="77777777" w:rsidR="003E7471" w:rsidRPr="00A1115A" w:rsidRDefault="003E7471" w:rsidP="008E47C9">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176B4B97" w14:textId="77777777" w:rsidR="003E7471" w:rsidRPr="00A1115A" w:rsidRDefault="003E7471" w:rsidP="008E47C9">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0A3F9642" w14:textId="77777777" w:rsidR="003E7471" w:rsidRPr="00A1115A" w:rsidRDefault="003E7471" w:rsidP="008E47C9">
            <w:pPr>
              <w:pStyle w:val="TAC"/>
              <w:rPr>
                <w:lang w:val="x-none"/>
              </w:rPr>
            </w:pPr>
            <w:r w:rsidRPr="00A1115A">
              <w:t xml:space="preserve">≤ </w:t>
            </w:r>
            <w:r>
              <w:rPr>
                <w:lang w:val="en-CA"/>
              </w:rPr>
              <w:t>8</w:t>
            </w:r>
            <w:r w:rsidRPr="00A1115A">
              <w:rPr>
                <w:lang w:val="en-CA"/>
              </w:rPr>
              <w:t>.5</w:t>
            </w:r>
          </w:p>
        </w:tc>
        <w:tc>
          <w:tcPr>
            <w:tcW w:w="2161" w:type="dxa"/>
            <w:tcBorders>
              <w:top w:val="single" w:sz="4" w:space="0" w:color="auto"/>
              <w:left w:val="single" w:sz="4" w:space="0" w:color="auto"/>
              <w:bottom w:val="single" w:sz="4" w:space="0" w:color="auto"/>
              <w:right w:val="single" w:sz="4" w:space="0" w:color="auto"/>
            </w:tcBorders>
          </w:tcPr>
          <w:p w14:paraId="44741082" w14:textId="77777777" w:rsidR="003E7471" w:rsidRPr="00A1115A" w:rsidRDefault="003E7471" w:rsidP="008E47C9">
            <w:pPr>
              <w:pStyle w:val="TAC"/>
              <w:rPr>
                <w:lang w:val="x-none"/>
              </w:rPr>
            </w:pPr>
            <w:r w:rsidRPr="00A1115A">
              <w:t xml:space="preserve">≤ </w:t>
            </w:r>
            <w:r>
              <w:rPr>
                <w:lang w:val="en-US"/>
              </w:rPr>
              <w:t>8</w:t>
            </w:r>
            <w:r w:rsidRPr="00A1115A">
              <w:rPr>
                <w:lang w:val="en-US"/>
              </w:rPr>
              <w:t>.5</w:t>
            </w:r>
          </w:p>
        </w:tc>
        <w:tc>
          <w:tcPr>
            <w:tcW w:w="1996" w:type="dxa"/>
            <w:tcBorders>
              <w:top w:val="single" w:sz="4" w:space="0" w:color="auto"/>
              <w:left w:val="single" w:sz="4" w:space="0" w:color="auto"/>
              <w:bottom w:val="single" w:sz="4" w:space="0" w:color="auto"/>
              <w:right w:val="single" w:sz="4" w:space="0" w:color="auto"/>
            </w:tcBorders>
          </w:tcPr>
          <w:p w14:paraId="33AA1D59" w14:textId="77777777" w:rsidR="003E7471" w:rsidRPr="00A1115A" w:rsidRDefault="003E7471" w:rsidP="008E47C9">
            <w:pPr>
              <w:pStyle w:val="TAC"/>
              <w:rPr>
                <w:lang w:val="x-none"/>
              </w:rPr>
            </w:pPr>
            <w:r w:rsidRPr="00A1115A">
              <w:t>≤</w:t>
            </w:r>
            <w:r w:rsidRPr="00A1115A">
              <w:rPr>
                <w:lang w:val="en-CA"/>
              </w:rPr>
              <w:t xml:space="preserve"> </w:t>
            </w:r>
            <w:r>
              <w:rPr>
                <w:lang w:val="en-CA"/>
              </w:rPr>
              <w:t>[8.5]</w:t>
            </w:r>
          </w:p>
        </w:tc>
      </w:tr>
    </w:tbl>
    <w:p w14:paraId="2223997C" w14:textId="77777777" w:rsidR="003E7471" w:rsidRDefault="003E7471" w:rsidP="003E7471"/>
    <w:p w14:paraId="4AC3F80C" w14:textId="77777777" w:rsidR="003E7471" w:rsidRPr="00A1115A" w:rsidRDefault="003E7471" w:rsidP="003E7471">
      <w:pPr>
        <w:pStyle w:val="TH"/>
      </w:pPr>
      <w:r w:rsidRPr="00A1115A">
        <w:t>Table 6.2</w:t>
      </w:r>
      <w:r>
        <w:t>D</w:t>
      </w:r>
      <w:r w:rsidRPr="00A1115A">
        <w:t>.2-</w:t>
      </w:r>
      <w:r>
        <w:t>3</w:t>
      </w:r>
      <w:r w:rsidRPr="00A1115A">
        <w:t xml:space="preserve"> Maximum power reduction (MPR) for power class 1.5 with dual Tx</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3E7471" w:rsidRPr="00A1115A" w14:paraId="3E0A26FF" w14:textId="77777777" w:rsidTr="008E47C9">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5B0FC192" w14:textId="77777777" w:rsidR="003E7471" w:rsidRPr="00A1115A" w:rsidRDefault="003E7471" w:rsidP="008E47C9">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0681D662" w14:textId="77777777" w:rsidR="003E7471" w:rsidRPr="00A1115A" w:rsidRDefault="003E7471" w:rsidP="008E47C9">
            <w:pPr>
              <w:pStyle w:val="TAH"/>
            </w:pPr>
            <w:r w:rsidRPr="00A1115A">
              <w:t>MPR (dB)</w:t>
            </w:r>
          </w:p>
        </w:tc>
      </w:tr>
      <w:tr w:rsidR="003E7471" w:rsidRPr="00A1115A" w14:paraId="242DEA22" w14:textId="77777777" w:rsidTr="008E47C9">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2686E3B9" w14:textId="77777777" w:rsidR="003E7471" w:rsidRPr="00A1115A" w:rsidRDefault="003E7471" w:rsidP="008E47C9">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1FDAF6F1" w14:textId="77777777" w:rsidR="003E7471" w:rsidRPr="00A1115A" w:rsidRDefault="003E7471" w:rsidP="008E47C9">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2E404103" w14:textId="77777777" w:rsidR="003E7471" w:rsidRPr="00A1115A" w:rsidRDefault="003E7471" w:rsidP="008E47C9">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720AD22D" w14:textId="77777777" w:rsidR="003E7471" w:rsidRPr="00A1115A" w:rsidRDefault="003E7471" w:rsidP="008E47C9">
            <w:pPr>
              <w:pStyle w:val="TAH"/>
            </w:pPr>
            <w:r w:rsidRPr="00A1115A">
              <w:t>Inner RB allocations</w:t>
            </w:r>
          </w:p>
        </w:tc>
      </w:tr>
      <w:tr w:rsidR="003E7471" w:rsidRPr="00A1115A" w14:paraId="6C495C1A" w14:textId="77777777" w:rsidTr="008E47C9">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107BCF7B" w14:textId="77777777" w:rsidR="003E7471" w:rsidRPr="00A1115A" w:rsidRDefault="003E7471" w:rsidP="008E47C9">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78D34CD7" w14:textId="77777777" w:rsidR="003E7471" w:rsidRPr="00A1115A" w:rsidRDefault="003E7471" w:rsidP="008E47C9">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5D37C5EC" w14:textId="77777777" w:rsidR="003E7471" w:rsidRPr="00A1115A" w:rsidRDefault="003E7471" w:rsidP="008E47C9">
            <w:pPr>
              <w:pStyle w:val="TAC"/>
              <w:rPr>
                <w:lang w:val="x-none"/>
              </w:rPr>
            </w:pPr>
            <w:r w:rsidRPr="00A1115A">
              <w:t xml:space="preserve">≤ </w:t>
            </w:r>
            <w:r w:rsidRPr="00A1115A">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3FB0C547" w14:textId="77777777" w:rsidR="003E7471" w:rsidRPr="00A1115A" w:rsidRDefault="003E7471" w:rsidP="008E47C9">
            <w:pPr>
              <w:pStyle w:val="TAC"/>
              <w:rPr>
                <w:lang w:val="en-US"/>
              </w:rPr>
            </w:pPr>
            <w:r w:rsidRPr="00A1115A">
              <w:t xml:space="preserve">≤ </w:t>
            </w:r>
            <w:r>
              <w:rPr>
                <w:lang w:val="en-US"/>
              </w:rPr>
              <w:t>1.5</w:t>
            </w:r>
          </w:p>
        </w:tc>
        <w:tc>
          <w:tcPr>
            <w:tcW w:w="1996" w:type="dxa"/>
            <w:tcBorders>
              <w:top w:val="single" w:sz="4" w:space="0" w:color="auto"/>
              <w:left w:val="single" w:sz="4" w:space="0" w:color="auto"/>
              <w:bottom w:val="single" w:sz="4" w:space="0" w:color="auto"/>
              <w:right w:val="single" w:sz="4" w:space="0" w:color="auto"/>
            </w:tcBorders>
            <w:hideMark/>
          </w:tcPr>
          <w:p w14:paraId="7B8D06C3" w14:textId="77777777" w:rsidR="003E7471" w:rsidRPr="00A1115A" w:rsidRDefault="003E7471" w:rsidP="008E47C9">
            <w:pPr>
              <w:pStyle w:val="TAC"/>
              <w:rPr>
                <w:lang w:val="en-US"/>
              </w:rPr>
            </w:pPr>
            <w:r w:rsidRPr="00A1115A">
              <w:t xml:space="preserve">≤ </w:t>
            </w:r>
            <w:r>
              <w:rPr>
                <w:lang w:val="en-US"/>
              </w:rPr>
              <w:t>0</w:t>
            </w:r>
          </w:p>
        </w:tc>
      </w:tr>
      <w:tr w:rsidR="003E7471" w:rsidRPr="00A1115A" w14:paraId="4C9F8C0B" w14:textId="77777777" w:rsidTr="008E47C9">
        <w:trPr>
          <w:jc w:val="center"/>
        </w:trPr>
        <w:tc>
          <w:tcPr>
            <w:tcW w:w="1153" w:type="dxa"/>
            <w:tcBorders>
              <w:top w:val="nil"/>
              <w:left w:val="single" w:sz="4" w:space="0" w:color="auto"/>
              <w:bottom w:val="nil"/>
              <w:right w:val="single" w:sz="4" w:space="0" w:color="auto"/>
            </w:tcBorders>
            <w:shd w:val="clear" w:color="auto" w:fill="auto"/>
            <w:hideMark/>
          </w:tcPr>
          <w:p w14:paraId="555F35A0" w14:textId="77777777" w:rsidR="003E7471" w:rsidRPr="00A1115A" w:rsidRDefault="003E7471" w:rsidP="008E47C9">
            <w:pPr>
              <w:pStyle w:val="TAC"/>
            </w:pPr>
          </w:p>
        </w:tc>
        <w:tc>
          <w:tcPr>
            <w:tcW w:w="1154" w:type="dxa"/>
            <w:tcBorders>
              <w:top w:val="single" w:sz="4" w:space="0" w:color="auto"/>
              <w:left w:val="single" w:sz="4" w:space="0" w:color="auto"/>
              <w:bottom w:val="single" w:sz="4" w:space="0" w:color="auto"/>
              <w:right w:val="single" w:sz="4" w:space="0" w:color="auto"/>
            </w:tcBorders>
          </w:tcPr>
          <w:p w14:paraId="40990F6B" w14:textId="77777777" w:rsidR="003E7471" w:rsidRPr="00A1115A" w:rsidRDefault="003E7471" w:rsidP="008E47C9">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4AF162F9" w14:textId="77777777" w:rsidR="003E7471" w:rsidRPr="00A1115A" w:rsidRDefault="003E7471" w:rsidP="008E47C9">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296EC1E6" w14:textId="77777777" w:rsidR="003E7471" w:rsidRPr="00A1115A" w:rsidRDefault="003E7471" w:rsidP="008E47C9">
            <w:pPr>
              <w:pStyle w:val="TAC"/>
              <w:rPr>
                <w:lang w:val="x-none"/>
              </w:rPr>
            </w:pPr>
            <w:r w:rsidRPr="00A1115A">
              <w:t xml:space="preserve">≤ </w:t>
            </w:r>
            <w:r>
              <w:rPr>
                <w:lang w:val="en-CA"/>
              </w:rPr>
              <w:t>2</w:t>
            </w:r>
          </w:p>
        </w:tc>
        <w:tc>
          <w:tcPr>
            <w:tcW w:w="1996" w:type="dxa"/>
            <w:tcBorders>
              <w:top w:val="single" w:sz="4" w:space="0" w:color="auto"/>
              <w:left w:val="single" w:sz="4" w:space="0" w:color="auto"/>
              <w:bottom w:val="single" w:sz="4" w:space="0" w:color="auto"/>
              <w:right w:val="single" w:sz="4" w:space="0" w:color="auto"/>
            </w:tcBorders>
            <w:hideMark/>
          </w:tcPr>
          <w:p w14:paraId="19116D6C" w14:textId="77777777" w:rsidR="003E7471" w:rsidRPr="00A1115A" w:rsidRDefault="003E7471" w:rsidP="008E47C9">
            <w:pPr>
              <w:pStyle w:val="TAC"/>
              <w:rPr>
                <w:lang w:val="x-none"/>
              </w:rPr>
            </w:pPr>
            <w:r w:rsidRPr="00A1115A">
              <w:t xml:space="preserve">≤ </w:t>
            </w:r>
            <w:r>
              <w:rPr>
                <w:lang w:val="en-CA"/>
              </w:rPr>
              <w:t>0</w:t>
            </w:r>
          </w:p>
        </w:tc>
      </w:tr>
      <w:tr w:rsidR="003E7471" w:rsidRPr="00A1115A" w14:paraId="5B4B85DC" w14:textId="77777777" w:rsidTr="008E47C9">
        <w:trPr>
          <w:jc w:val="center"/>
        </w:trPr>
        <w:tc>
          <w:tcPr>
            <w:tcW w:w="1153" w:type="dxa"/>
            <w:tcBorders>
              <w:top w:val="nil"/>
              <w:left w:val="single" w:sz="4" w:space="0" w:color="auto"/>
              <w:bottom w:val="nil"/>
              <w:right w:val="single" w:sz="4" w:space="0" w:color="auto"/>
            </w:tcBorders>
            <w:shd w:val="clear" w:color="auto" w:fill="auto"/>
            <w:hideMark/>
          </w:tcPr>
          <w:p w14:paraId="1FCC6A99" w14:textId="77777777" w:rsidR="003E7471" w:rsidRPr="00A1115A" w:rsidRDefault="003E7471" w:rsidP="008E47C9">
            <w:pPr>
              <w:pStyle w:val="TAC"/>
            </w:pPr>
          </w:p>
        </w:tc>
        <w:tc>
          <w:tcPr>
            <w:tcW w:w="1154" w:type="dxa"/>
            <w:tcBorders>
              <w:top w:val="single" w:sz="4" w:space="0" w:color="auto"/>
              <w:left w:val="single" w:sz="4" w:space="0" w:color="auto"/>
              <w:bottom w:val="single" w:sz="4" w:space="0" w:color="auto"/>
              <w:right w:val="single" w:sz="4" w:space="0" w:color="auto"/>
            </w:tcBorders>
          </w:tcPr>
          <w:p w14:paraId="002238F1" w14:textId="77777777" w:rsidR="003E7471" w:rsidRPr="00A1115A" w:rsidRDefault="003E7471" w:rsidP="008E47C9">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3BEF225C" w14:textId="77777777" w:rsidR="003E7471" w:rsidRPr="00A1115A" w:rsidRDefault="003E7471" w:rsidP="008E47C9">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6005EEBA" w14:textId="77777777" w:rsidR="003E7471" w:rsidRPr="00A1115A" w:rsidRDefault="003E7471" w:rsidP="008E47C9">
            <w:pPr>
              <w:pStyle w:val="TAC"/>
              <w:rPr>
                <w:lang w:val="x-none"/>
              </w:rPr>
            </w:pPr>
            <w:r w:rsidRPr="00A1115A">
              <w:t xml:space="preserve">≤ </w:t>
            </w:r>
            <w:r>
              <w:rPr>
                <w:lang w:val="en-CA"/>
              </w:rPr>
              <w:t>3</w:t>
            </w:r>
          </w:p>
        </w:tc>
        <w:tc>
          <w:tcPr>
            <w:tcW w:w="1996" w:type="dxa"/>
            <w:tcBorders>
              <w:top w:val="single" w:sz="4" w:space="0" w:color="auto"/>
              <w:left w:val="single" w:sz="4" w:space="0" w:color="auto"/>
              <w:bottom w:val="single" w:sz="4" w:space="0" w:color="auto"/>
              <w:right w:val="single" w:sz="4" w:space="0" w:color="auto"/>
            </w:tcBorders>
            <w:hideMark/>
          </w:tcPr>
          <w:p w14:paraId="5EA42C7C" w14:textId="77777777" w:rsidR="003E7471" w:rsidRPr="00A1115A" w:rsidRDefault="003E7471" w:rsidP="008E47C9">
            <w:pPr>
              <w:pStyle w:val="TAC"/>
              <w:rPr>
                <w:lang w:val="x-none"/>
              </w:rPr>
            </w:pPr>
            <w:r w:rsidRPr="00A1115A">
              <w:t xml:space="preserve">≤ </w:t>
            </w:r>
            <w:r>
              <w:rPr>
                <w:lang w:val="en-CA"/>
              </w:rPr>
              <w:t>1</w:t>
            </w:r>
          </w:p>
        </w:tc>
      </w:tr>
      <w:tr w:rsidR="003E7471" w:rsidRPr="00A1115A" w14:paraId="4FB8DA1C" w14:textId="77777777" w:rsidTr="008E47C9">
        <w:trPr>
          <w:jc w:val="center"/>
        </w:trPr>
        <w:tc>
          <w:tcPr>
            <w:tcW w:w="1153" w:type="dxa"/>
            <w:tcBorders>
              <w:top w:val="nil"/>
              <w:left w:val="single" w:sz="4" w:space="0" w:color="auto"/>
              <w:bottom w:val="nil"/>
              <w:right w:val="single" w:sz="4" w:space="0" w:color="auto"/>
            </w:tcBorders>
            <w:shd w:val="clear" w:color="auto" w:fill="auto"/>
            <w:hideMark/>
          </w:tcPr>
          <w:p w14:paraId="7B5B2993" w14:textId="77777777" w:rsidR="003E7471" w:rsidRPr="00A1115A" w:rsidRDefault="003E7471" w:rsidP="008E47C9">
            <w:pPr>
              <w:pStyle w:val="TAC"/>
            </w:pPr>
          </w:p>
        </w:tc>
        <w:tc>
          <w:tcPr>
            <w:tcW w:w="1154" w:type="dxa"/>
            <w:tcBorders>
              <w:top w:val="single" w:sz="4" w:space="0" w:color="auto"/>
              <w:left w:val="single" w:sz="4" w:space="0" w:color="auto"/>
              <w:bottom w:val="single" w:sz="4" w:space="0" w:color="auto"/>
              <w:right w:val="single" w:sz="4" w:space="0" w:color="auto"/>
            </w:tcBorders>
          </w:tcPr>
          <w:p w14:paraId="7356F8BD" w14:textId="77777777" w:rsidR="003E7471" w:rsidRPr="00A1115A" w:rsidRDefault="003E7471" w:rsidP="008E47C9">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6A91731A" w14:textId="77777777" w:rsidR="003E7471" w:rsidRPr="00A1115A" w:rsidRDefault="003E7471" w:rsidP="008E47C9">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68F9A3CE" w14:textId="77777777" w:rsidR="003E7471" w:rsidRPr="00A1115A" w:rsidRDefault="003E7471" w:rsidP="008E47C9">
            <w:pPr>
              <w:pStyle w:val="TAC"/>
              <w:rPr>
                <w:lang w:val="x-none"/>
              </w:rPr>
            </w:pPr>
            <w:r w:rsidRPr="00A1115A">
              <w:t xml:space="preserve">≤ </w:t>
            </w:r>
            <w:r>
              <w:rPr>
                <w:lang w:val="en-CA"/>
              </w:rPr>
              <w:t>3.5</w:t>
            </w:r>
          </w:p>
        </w:tc>
        <w:tc>
          <w:tcPr>
            <w:tcW w:w="1996" w:type="dxa"/>
            <w:tcBorders>
              <w:top w:val="single" w:sz="4" w:space="0" w:color="auto"/>
              <w:left w:val="single" w:sz="4" w:space="0" w:color="auto"/>
              <w:bottom w:val="single" w:sz="4" w:space="0" w:color="auto"/>
              <w:right w:val="single" w:sz="4" w:space="0" w:color="auto"/>
            </w:tcBorders>
          </w:tcPr>
          <w:p w14:paraId="4C0DFD3D" w14:textId="77777777" w:rsidR="003E7471" w:rsidRPr="00A1115A" w:rsidRDefault="003E7471" w:rsidP="008E47C9">
            <w:pPr>
              <w:pStyle w:val="TAC"/>
              <w:rPr>
                <w:lang w:val="x-none"/>
              </w:rPr>
            </w:pPr>
            <w:r w:rsidRPr="00A1115A">
              <w:t xml:space="preserve">≤ </w:t>
            </w:r>
            <w:r>
              <w:rPr>
                <w:lang w:val="en-CA"/>
              </w:rPr>
              <w:t>3</w:t>
            </w:r>
          </w:p>
        </w:tc>
      </w:tr>
      <w:tr w:rsidR="003E7471" w:rsidRPr="00A1115A" w14:paraId="20D8FAE6" w14:textId="77777777" w:rsidTr="008E47C9">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019452EC" w14:textId="77777777" w:rsidR="003E7471" w:rsidRPr="00A1115A" w:rsidRDefault="003E7471" w:rsidP="008E47C9">
            <w:pPr>
              <w:pStyle w:val="TAC"/>
            </w:pPr>
          </w:p>
        </w:tc>
        <w:tc>
          <w:tcPr>
            <w:tcW w:w="1154" w:type="dxa"/>
            <w:tcBorders>
              <w:top w:val="single" w:sz="4" w:space="0" w:color="auto"/>
              <w:left w:val="single" w:sz="4" w:space="0" w:color="auto"/>
              <w:bottom w:val="single" w:sz="4" w:space="0" w:color="auto"/>
              <w:right w:val="single" w:sz="4" w:space="0" w:color="auto"/>
            </w:tcBorders>
          </w:tcPr>
          <w:p w14:paraId="323DC6AE" w14:textId="77777777" w:rsidR="003E7471" w:rsidRPr="00A1115A" w:rsidRDefault="003E7471" w:rsidP="008E47C9">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06FBDBBB" w14:textId="77777777" w:rsidR="003E7471" w:rsidRPr="00A1115A" w:rsidRDefault="003E7471" w:rsidP="008E47C9">
            <w:pPr>
              <w:pStyle w:val="TAC"/>
              <w:rPr>
                <w:lang w:val="x-none"/>
              </w:rPr>
            </w:pPr>
            <w:r w:rsidRPr="00A1115A">
              <w:t xml:space="preserve">≤ </w:t>
            </w:r>
            <w: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07293DBC" w14:textId="77777777" w:rsidR="003E7471" w:rsidRPr="00A1115A" w:rsidRDefault="003E7471" w:rsidP="008E47C9">
            <w:pPr>
              <w:pStyle w:val="TAC"/>
              <w:rPr>
                <w:lang w:val="x-none"/>
              </w:rPr>
            </w:pPr>
            <w:r w:rsidRPr="00A1115A">
              <w:t xml:space="preserve">≤ </w:t>
            </w:r>
            <w:r>
              <w:t>5.5</w:t>
            </w:r>
          </w:p>
        </w:tc>
        <w:tc>
          <w:tcPr>
            <w:tcW w:w="1996" w:type="dxa"/>
            <w:tcBorders>
              <w:top w:val="single" w:sz="4" w:space="0" w:color="auto"/>
              <w:left w:val="single" w:sz="4" w:space="0" w:color="auto"/>
              <w:bottom w:val="single" w:sz="4" w:space="0" w:color="auto"/>
              <w:right w:val="single" w:sz="4" w:space="0" w:color="auto"/>
            </w:tcBorders>
          </w:tcPr>
          <w:p w14:paraId="5432183F" w14:textId="77777777" w:rsidR="003E7471" w:rsidRPr="00A1115A" w:rsidRDefault="003E7471" w:rsidP="008E47C9">
            <w:pPr>
              <w:pStyle w:val="TAC"/>
              <w:rPr>
                <w:lang w:val="x-none"/>
              </w:rPr>
            </w:pPr>
            <w:r w:rsidRPr="00A1115A">
              <w:t xml:space="preserve">≤ </w:t>
            </w:r>
            <w:r>
              <w:rPr>
                <w:lang w:val="en-CA"/>
              </w:rPr>
              <w:t>5.5</w:t>
            </w:r>
          </w:p>
        </w:tc>
      </w:tr>
      <w:tr w:rsidR="003E7471" w:rsidRPr="00A1115A" w14:paraId="18A4F1A8" w14:textId="77777777" w:rsidTr="008E47C9">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3F1E08CB" w14:textId="77777777" w:rsidR="003E7471" w:rsidRPr="00A1115A" w:rsidRDefault="003E7471" w:rsidP="008E47C9">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7E443945" w14:textId="77777777" w:rsidR="003E7471" w:rsidRPr="00A1115A" w:rsidRDefault="003E7471" w:rsidP="008E47C9">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1A5610FE" w14:textId="77777777" w:rsidR="003E7471" w:rsidRPr="00A1115A" w:rsidRDefault="003E7471" w:rsidP="008E47C9">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72D69CBD" w14:textId="77777777" w:rsidR="003E7471" w:rsidRPr="00A1115A" w:rsidRDefault="003E7471" w:rsidP="008E47C9">
            <w:pPr>
              <w:pStyle w:val="TAC"/>
              <w:rPr>
                <w:lang w:val="x-none"/>
              </w:rPr>
            </w:pPr>
            <w:r w:rsidRPr="00A1115A">
              <w:t xml:space="preserve">≤ </w:t>
            </w:r>
            <w:r>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2E47EEE7" w14:textId="77777777" w:rsidR="003E7471" w:rsidRPr="00A1115A" w:rsidRDefault="003E7471" w:rsidP="008E47C9">
            <w:pPr>
              <w:pStyle w:val="TAC"/>
              <w:rPr>
                <w:lang w:val="x-none"/>
              </w:rPr>
            </w:pPr>
            <w:r w:rsidRPr="00A1115A">
              <w:t>≤</w:t>
            </w:r>
            <w:r w:rsidRPr="00A1115A">
              <w:rPr>
                <w:lang w:val="en-CA"/>
              </w:rPr>
              <w:t xml:space="preserve"> </w:t>
            </w:r>
            <w:r>
              <w:rPr>
                <w:lang w:val="en-CA"/>
              </w:rPr>
              <w:t>1.5</w:t>
            </w:r>
          </w:p>
        </w:tc>
      </w:tr>
      <w:tr w:rsidR="003E7471" w:rsidRPr="00A1115A" w14:paraId="331CE839" w14:textId="77777777" w:rsidTr="008E47C9">
        <w:trPr>
          <w:jc w:val="center"/>
        </w:trPr>
        <w:tc>
          <w:tcPr>
            <w:tcW w:w="1153" w:type="dxa"/>
            <w:tcBorders>
              <w:top w:val="nil"/>
              <w:left w:val="single" w:sz="4" w:space="0" w:color="auto"/>
              <w:bottom w:val="nil"/>
              <w:right w:val="single" w:sz="4" w:space="0" w:color="auto"/>
            </w:tcBorders>
            <w:shd w:val="clear" w:color="auto" w:fill="auto"/>
            <w:hideMark/>
          </w:tcPr>
          <w:p w14:paraId="0AD7766D" w14:textId="77777777" w:rsidR="003E7471" w:rsidRPr="00A1115A" w:rsidRDefault="003E7471" w:rsidP="008E47C9">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06E6F683" w14:textId="77777777" w:rsidR="003E7471" w:rsidRPr="00A1115A" w:rsidRDefault="003E7471" w:rsidP="008E47C9">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658BBAEE" w14:textId="77777777" w:rsidR="003E7471" w:rsidRPr="00A1115A" w:rsidRDefault="003E7471" w:rsidP="008E47C9">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3C8F3745" w14:textId="77777777" w:rsidR="003E7471" w:rsidRPr="00A1115A" w:rsidRDefault="003E7471" w:rsidP="008E47C9">
            <w:pPr>
              <w:pStyle w:val="TAC"/>
              <w:rPr>
                <w:lang w:val="en-US"/>
              </w:rPr>
            </w:pPr>
            <w:r w:rsidRPr="00A1115A">
              <w:t xml:space="preserve">≤ </w:t>
            </w:r>
            <w:r>
              <w:rPr>
                <w:lang w:val="en-US"/>
              </w:rPr>
              <w:t>4</w:t>
            </w:r>
          </w:p>
        </w:tc>
        <w:tc>
          <w:tcPr>
            <w:tcW w:w="1996" w:type="dxa"/>
            <w:tcBorders>
              <w:top w:val="single" w:sz="4" w:space="0" w:color="auto"/>
              <w:left w:val="single" w:sz="4" w:space="0" w:color="auto"/>
              <w:bottom w:val="single" w:sz="4" w:space="0" w:color="auto"/>
              <w:right w:val="single" w:sz="4" w:space="0" w:color="auto"/>
            </w:tcBorders>
            <w:hideMark/>
          </w:tcPr>
          <w:p w14:paraId="5D4820BD" w14:textId="77777777" w:rsidR="003E7471" w:rsidRPr="00A1115A" w:rsidRDefault="003E7471" w:rsidP="008E47C9">
            <w:pPr>
              <w:pStyle w:val="TAC"/>
              <w:rPr>
                <w:lang w:val="x-none"/>
              </w:rPr>
            </w:pPr>
            <w:r w:rsidRPr="00A1115A">
              <w:t xml:space="preserve">≤ </w:t>
            </w:r>
            <w:r>
              <w:rPr>
                <w:lang w:val="en-CA"/>
              </w:rPr>
              <w:t>2</w:t>
            </w:r>
          </w:p>
        </w:tc>
      </w:tr>
      <w:tr w:rsidR="003E7471" w:rsidRPr="00A1115A" w14:paraId="35950A19" w14:textId="77777777" w:rsidTr="008E47C9">
        <w:trPr>
          <w:jc w:val="center"/>
        </w:trPr>
        <w:tc>
          <w:tcPr>
            <w:tcW w:w="1153" w:type="dxa"/>
            <w:tcBorders>
              <w:top w:val="nil"/>
              <w:left w:val="single" w:sz="4" w:space="0" w:color="auto"/>
              <w:bottom w:val="nil"/>
              <w:right w:val="single" w:sz="4" w:space="0" w:color="auto"/>
            </w:tcBorders>
            <w:shd w:val="clear" w:color="auto" w:fill="auto"/>
            <w:hideMark/>
          </w:tcPr>
          <w:p w14:paraId="7705AC51" w14:textId="77777777" w:rsidR="003E7471" w:rsidRPr="00A1115A" w:rsidRDefault="003E7471" w:rsidP="008E47C9">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2FB0A8EC" w14:textId="77777777" w:rsidR="003E7471" w:rsidRPr="00A1115A" w:rsidRDefault="003E7471" w:rsidP="008E47C9">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274D2533" w14:textId="77777777" w:rsidR="003E7471" w:rsidRPr="00A1115A" w:rsidRDefault="003E7471" w:rsidP="008E47C9">
            <w:pPr>
              <w:pStyle w:val="TAC"/>
              <w:rPr>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5598E999" w14:textId="77777777" w:rsidR="003E7471" w:rsidRPr="00A1115A" w:rsidRDefault="003E7471" w:rsidP="008E47C9">
            <w:pPr>
              <w:pStyle w:val="TAC"/>
              <w:rPr>
                <w:lang w:val="en-US"/>
              </w:rPr>
            </w:pPr>
            <w:r w:rsidRPr="00A1115A">
              <w:t xml:space="preserve">≤ </w:t>
            </w:r>
            <w:r>
              <w:t>4.</w:t>
            </w:r>
            <w:r>
              <w:rPr>
                <w:lang w:val="en-US"/>
              </w:rPr>
              <w:t>5</w:t>
            </w:r>
          </w:p>
        </w:tc>
        <w:tc>
          <w:tcPr>
            <w:tcW w:w="1996" w:type="dxa"/>
            <w:tcBorders>
              <w:top w:val="single" w:sz="4" w:space="0" w:color="auto"/>
              <w:left w:val="single" w:sz="4" w:space="0" w:color="auto"/>
              <w:bottom w:val="single" w:sz="4" w:space="0" w:color="auto"/>
              <w:right w:val="single" w:sz="4" w:space="0" w:color="auto"/>
            </w:tcBorders>
          </w:tcPr>
          <w:p w14:paraId="664664C7" w14:textId="77777777" w:rsidR="003E7471" w:rsidRPr="00A1115A" w:rsidRDefault="003E7471" w:rsidP="008E47C9">
            <w:pPr>
              <w:pStyle w:val="TAC"/>
              <w:rPr>
                <w:lang w:val="x-none"/>
              </w:rPr>
            </w:pPr>
            <w:r w:rsidRPr="00A1115A">
              <w:t>≤</w:t>
            </w:r>
            <w:r w:rsidRPr="00A1115A">
              <w:rPr>
                <w:lang w:val="en-CA"/>
              </w:rPr>
              <w:t xml:space="preserve"> </w:t>
            </w:r>
            <w:r>
              <w:rPr>
                <w:lang w:val="en-CA"/>
              </w:rPr>
              <w:t>4</w:t>
            </w:r>
          </w:p>
        </w:tc>
      </w:tr>
      <w:tr w:rsidR="003E7471" w:rsidRPr="00A1115A" w14:paraId="0133EA01" w14:textId="77777777" w:rsidTr="008E47C9">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1B138D3" w14:textId="77777777" w:rsidR="003E7471" w:rsidRPr="00A1115A" w:rsidRDefault="003E7471" w:rsidP="008E47C9">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76DDC506" w14:textId="77777777" w:rsidR="003E7471" w:rsidRPr="00A1115A" w:rsidRDefault="003E7471" w:rsidP="008E47C9">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34DC773C" w14:textId="77777777" w:rsidR="003E7471" w:rsidRPr="00A1115A" w:rsidRDefault="003E7471" w:rsidP="008E47C9">
            <w:pPr>
              <w:pStyle w:val="TAC"/>
              <w:rPr>
                <w:lang w:val="x-none"/>
              </w:rPr>
            </w:pPr>
            <w:r w:rsidRPr="00A1115A">
              <w:t xml:space="preserve">≤ </w:t>
            </w:r>
            <w:r>
              <w:rPr>
                <w:lang w:val="en-CA"/>
              </w:rPr>
              <w:t>7.5</w:t>
            </w:r>
          </w:p>
        </w:tc>
        <w:tc>
          <w:tcPr>
            <w:tcW w:w="2161" w:type="dxa"/>
            <w:tcBorders>
              <w:top w:val="single" w:sz="4" w:space="0" w:color="auto"/>
              <w:left w:val="single" w:sz="4" w:space="0" w:color="auto"/>
              <w:bottom w:val="single" w:sz="4" w:space="0" w:color="auto"/>
              <w:right w:val="single" w:sz="4" w:space="0" w:color="auto"/>
            </w:tcBorders>
          </w:tcPr>
          <w:p w14:paraId="08D6FC9C" w14:textId="77777777" w:rsidR="003E7471" w:rsidRPr="00A1115A" w:rsidRDefault="003E7471" w:rsidP="008E47C9">
            <w:pPr>
              <w:pStyle w:val="TAC"/>
              <w:rPr>
                <w:lang w:val="x-none"/>
              </w:rPr>
            </w:pPr>
            <w:r w:rsidRPr="00A1115A">
              <w:t xml:space="preserve">≤ </w:t>
            </w:r>
            <w:r>
              <w:rPr>
                <w:lang w:val="en-US"/>
              </w:rPr>
              <w:t>7.5</w:t>
            </w:r>
          </w:p>
        </w:tc>
        <w:tc>
          <w:tcPr>
            <w:tcW w:w="1996" w:type="dxa"/>
            <w:tcBorders>
              <w:top w:val="single" w:sz="4" w:space="0" w:color="auto"/>
              <w:left w:val="single" w:sz="4" w:space="0" w:color="auto"/>
              <w:bottom w:val="single" w:sz="4" w:space="0" w:color="auto"/>
              <w:right w:val="single" w:sz="4" w:space="0" w:color="auto"/>
            </w:tcBorders>
          </w:tcPr>
          <w:p w14:paraId="3AA5AEE9" w14:textId="77777777" w:rsidR="003E7471" w:rsidRPr="00A1115A" w:rsidRDefault="003E7471" w:rsidP="008E47C9">
            <w:pPr>
              <w:pStyle w:val="TAC"/>
              <w:rPr>
                <w:lang w:val="x-none"/>
              </w:rPr>
            </w:pPr>
            <w:r w:rsidRPr="00A1115A">
              <w:t>≤</w:t>
            </w:r>
            <w:r w:rsidRPr="00A1115A">
              <w:rPr>
                <w:lang w:val="en-CA"/>
              </w:rPr>
              <w:t xml:space="preserve"> </w:t>
            </w:r>
            <w:r>
              <w:rPr>
                <w:lang w:val="en-CA"/>
              </w:rPr>
              <w:t>7.5</w:t>
            </w:r>
          </w:p>
        </w:tc>
      </w:tr>
      <w:tr w:rsidR="003E7471" w:rsidRPr="00A1115A" w14:paraId="3192C44A" w14:textId="77777777" w:rsidTr="008E47C9">
        <w:trPr>
          <w:jc w:val="center"/>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3FA4D52C" w14:textId="77777777" w:rsidR="003E7471" w:rsidRPr="00A1115A" w:rsidRDefault="003E7471" w:rsidP="008E47C9">
            <w:pPr>
              <w:pStyle w:val="TAN"/>
            </w:pPr>
            <w:r w:rsidRPr="00A1115A">
              <w:t>NOTE 1:</w:t>
            </w:r>
            <w:r w:rsidRPr="00A1115A">
              <w:tab/>
            </w:r>
            <w:r>
              <w:t>This table is targeted to large FWA form factor with 20 dB or above antenna isolation</w:t>
            </w:r>
            <w:r w:rsidRPr="00A1115A">
              <w:t>.</w:t>
            </w:r>
          </w:p>
        </w:tc>
      </w:tr>
    </w:tbl>
    <w:p w14:paraId="66811EE0" w14:textId="77777777" w:rsidR="003E7471" w:rsidRDefault="003E7471" w:rsidP="003E7471">
      <w:pPr>
        <w:rPr>
          <w:noProof/>
        </w:rPr>
      </w:pPr>
    </w:p>
    <w:p w14:paraId="028A68F8" w14:textId="77777777" w:rsidR="003E7471" w:rsidRDefault="003E7471" w:rsidP="003E7471">
      <w:pPr>
        <w:rPr>
          <w:noProof/>
        </w:rPr>
      </w:pPr>
      <w:r>
        <w:t xml:space="preserve">Inner, outer and edge allocations are as defined in section 6.2.2 except for </w:t>
      </w:r>
      <w:r>
        <w:tab/>
        <w:t xml:space="preserve">PC1.5 edge allocations which is for </w:t>
      </w:r>
      <w:r w:rsidRPr="00A1115A">
        <w:t>L</w:t>
      </w:r>
      <w:r w:rsidRPr="00A1115A">
        <w:rPr>
          <w:vertAlign w:val="subscript"/>
        </w:rPr>
        <w:t>CRB</w:t>
      </w:r>
      <w:r w:rsidRPr="00A1115A">
        <w:t xml:space="preserve"> ≤ </w:t>
      </w:r>
      <w:r>
        <w:t>4</w:t>
      </w:r>
      <w:r w:rsidRPr="00A1115A">
        <w:t xml:space="preserve"> RBs</w:t>
      </w:r>
      <w:r>
        <w:t xml:space="preserve"> instead of </w:t>
      </w:r>
      <w:r w:rsidRPr="00A1115A">
        <w:t>L</w:t>
      </w:r>
      <w:r w:rsidRPr="00A1115A">
        <w:rPr>
          <w:vertAlign w:val="subscript"/>
        </w:rPr>
        <w:t>CRB</w:t>
      </w:r>
      <w:r w:rsidRPr="00A1115A">
        <w:t xml:space="preserve"> ≤ 2 RBs</w:t>
      </w:r>
      <w:r>
        <w:t xml:space="preserve"> for other power classes</w:t>
      </w:r>
      <w:r w:rsidRPr="00A1115A">
        <w:t>.</w:t>
      </w:r>
    </w:p>
    <w:p w14:paraId="12E9B3A9" w14:textId="77777777" w:rsidR="003E7471" w:rsidRPr="00A1115A" w:rsidRDefault="003E7471" w:rsidP="003E7471">
      <w:pPr>
        <w:pStyle w:val="30"/>
        <w:rPr>
          <w:lang w:eastAsia="zh-CN"/>
        </w:rPr>
      </w:pPr>
      <w:r w:rsidRPr="00A1115A">
        <w:lastRenderedPageBreak/>
        <w:t>6.2</w:t>
      </w:r>
      <w:r w:rsidRPr="00A1115A">
        <w:rPr>
          <w:rFonts w:hint="eastAsia"/>
          <w:lang w:eastAsia="zh-CN"/>
        </w:rPr>
        <w:t>D.3</w:t>
      </w:r>
      <w:r w:rsidRPr="00A1115A">
        <w:rPr>
          <w:lang w:eastAsia="zh-CN"/>
        </w:rPr>
        <w:tab/>
        <w:t xml:space="preserve">UE additional </w:t>
      </w:r>
      <w:r w:rsidRPr="00A1115A">
        <w:t>maximum output power reduction</w:t>
      </w:r>
      <w:r w:rsidRPr="00A1115A">
        <w:rPr>
          <w:rFonts w:hint="eastAsia"/>
          <w:lang w:eastAsia="zh-CN"/>
        </w:rPr>
        <w:t xml:space="preserve"> for UL MIMO</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2A9E0B67" w14:textId="77777777" w:rsidR="003E7471" w:rsidRPr="00A1115A" w:rsidRDefault="003E7471" w:rsidP="003E7471">
      <w:r w:rsidRPr="00A1115A">
        <w:t>For UE with two transmit antenna connectors in closed-loop spatial multiplexing scheme, the A-MPR values specified in clause 6.2.</w:t>
      </w:r>
      <w:r w:rsidRPr="00A1115A">
        <w:rPr>
          <w:rFonts w:hint="eastAsia"/>
          <w:lang w:eastAsia="zh-CN"/>
        </w:rPr>
        <w:t>3</w:t>
      </w:r>
      <w:r w:rsidRPr="00A1115A">
        <w:t xml:space="preserve"> shall apply to the maximum output power specified in Table 6.2</w:t>
      </w:r>
      <w:r w:rsidRPr="00A1115A">
        <w:rPr>
          <w:rFonts w:hint="eastAsia"/>
          <w:lang w:eastAsia="zh-CN"/>
        </w:rPr>
        <w:t>D.1</w:t>
      </w:r>
      <w:r w:rsidRPr="00A1115A">
        <w:t>-1. The requirements shall be met with the UL MIMO configurations specified in Table 6.2</w:t>
      </w:r>
      <w:r w:rsidRPr="00A1115A">
        <w:rPr>
          <w:rFonts w:hint="eastAsia"/>
          <w:lang w:eastAsia="zh-CN"/>
        </w:rPr>
        <w:t>D</w:t>
      </w:r>
      <w:r w:rsidRPr="00A1115A">
        <w:t>.</w:t>
      </w:r>
      <w:r w:rsidRPr="00A1115A">
        <w:rPr>
          <w:rFonts w:hint="eastAsia"/>
          <w:lang w:eastAsia="zh-CN"/>
        </w:rPr>
        <w:t>1</w:t>
      </w:r>
      <w:r w:rsidRPr="00A1115A">
        <w:t>-2. For UE supporting UL MIMO, the maximum output power is defined as the sum of the maximum output power from both UE antenna connector. Unless stated otherwise, an A-MPR of 0 dB shall be used.</w:t>
      </w:r>
    </w:p>
    <w:p w14:paraId="0C2830F5" w14:textId="6692B3D8" w:rsidR="003E7471" w:rsidRPr="00A1115A" w:rsidRDefault="003E7471" w:rsidP="003E7471">
      <w:r w:rsidRPr="00A1115A">
        <w:t>For UE support uplink full power transmission (</w:t>
      </w:r>
      <w:proofErr w:type="spellStart"/>
      <w:r w:rsidRPr="00A1115A">
        <w:t>ULFPTx</w:t>
      </w:r>
      <w:proofErr w:type="spellEnd"/>
      <w:r w:rsidRPr="00A1115A">
        <w:t>) for UL MIMO, the A-MPR values specified in clause 6.2.3 shall apply to the maximum output power specified in Table 6.2</w:t>
      </w:r>
      <w:r w:rsidRPr="00A1115A">
        <w:rPr>
          <w:rFonts w:hint="eastAsia"/>
          <w:lang w:eastAsia="zh-CN"/>
        </w:rPr>
        <w:t>D</w:t>
      </w:r>
      <w:r w:rsidRPr="00A1115A">
        <w:t>.</w:t>
      </w:r>
      <w:r w:rsidRPr="00A1115A">
        <w:rPr>
          <w:rFonts w:hint="eastAsia"/>
          <w:lang w:eastAsia="zh-CN"/>
        </w:rPr>
        <w:t>1</w:t>
      </w:r>
      <w:r w:rsidRPr="00A1115A">
        <w:t>-1.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ins w:id="81" w:author="Huawei-Chunying Gu" w:date="2023-05-09T15:33:00Z">
        <w:r w:rsidR="00F22033" w:rsidRPr="00F22033">
          <w:t xml:space="preserve"> </w:t>
        </w:r>
        <w:r w:rsidR="00F22033" w:rsidRPr="00A1115A">
          <w:t>For UE support uplink full power transmission (</w:t>
        </w:r>
        <w:proofErr w:type="spellStart"/>
        <w:r w:rsidR="00F22033" w:rsidRPr="00A1115A">
          <w:t>ULFPTx</w:t>
        </w:r>
        <w:proofErr w:type="spellEnd"/>
        <w:r w:rsidR="00F22033" w:rsidRPr="00A1115A">
          <w:t>) for UL MIMO, the maximum output power is defined as the sum of the maximum output power from both UE antenna connector.</w:t>
        </w:r>
      </w:ins>
    </w:p>
    <w:p w14:paraId="7CEAE5DE" w14:textId="77777777" w:rsidR="003E7471" w:rsidRPr="00A1115A" w:rsidRDefault="003E7471" w:rsidP="003E7471">
      <w:r w:rsidRPr="00A1115A">
        <w:t>For the UE maximum output power modified by A-MPR,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p>
    <w:p w14:paraId="5A815EB2" w14:textId="32050F2C" w:rsidR="003E7471" w:rsidRPr="00A1115A" w:rsidRDefault="003E7471" w:rsidP="003E7471">
      <w:bookmarkStart w:id="82" w:name="_Toc21344285"/>
      <w:bookmarkStart w:id="83" w:name="_Toc29801771"/>
      <w:bookmarkStart w:id="84" w:name="_Toc29802195"/>
      <w:bookmarkStart w:id="85" w:name="_Toc29802820"/>
      <w:bookmarkStart w:id="86" w:name="_Toc36107562"/>
      <w:bookmarkStart w:id="87" w:name="_Toc37251328"/>
      <w:bookmarkStart w:id="88" w:name="_Toc45888143"/>
      <w:bookmarkStart w:id="89" w:name="_Toc45888742"/>
      <w:bookmarkStart w:id="90" w:name="_Toc61367387"/>
      <w:bookmarkStart w:id="91" w:name="_Toc61372770"/>
      <w:bookmarkStart w:id="92" w:name="_Toc68230711"/>
      <w:bookmarkStart w:id="93" w:name="_Toc69084124"/>
      <w:bookmarkStart w:id="94" w:name="_Toc75467134"/>
      <w:bookmarkStart w:id="95" w:name="_Toc76509156"/>
      <w:bookmarkStart w:id="96" w:name="_Toc76718146"/>
      <w:bookmarkStart w:id="97" w:name="_Toc83580456"/>
      <w:bookmarkStart w:id="98" w:name="_Toc84404965"/>
      <w:bookmarkStart w:id="99" w:name="_Toc84413574"/>
      <w:r w:rsidRPr="00A1115A">
        <w:t xml:space="preserve">If </w:t>
      </w:r>
      <w:r>
        <w:t>the</w:t>
      </w:r>
      <w:r w:rsidRPr="00A1115A">
        <w:t xml:space="preserve"> UE is scheduled for single antenna-port PUSCH transmission by DCI format 0_0 or by DCI format 0_1 for single antenna port codebook</w:t>
      </w:r>
      <w:r>
        <w:t>-</w:t>
      </w:r>
      <w:r w:rsidRPr="00A1115A">
        <w:t xml:space="preserve">based transmission, the </w:t>
      </w:r>
      <w:r>
        <w:t>corresponding</w:t>
      </w:r>
      <w:r w:rsidRPr="00A1115A">
        <w:t xml:space="preserve"> requirements in clause 6.2</w:t>
      </w:r>
      <w:r>
        <w:t>D</w:t>
      </w:r>
      <w:r w:rsidRPr="00A1115A">
        <w:t>.</w:t>
      </w:r>
      <w:r>
        <w:t>1</w:t>
      </w:r>
      <w:r w:rsidRPr="00A1115A">
        <w:t xml:space="preserve"> 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r>
        <w:t xml:space="preserve"> </w:t>
      </w:r>
      <w:r>
        <w:rPr>
          <w:lang w:eastAsia="zh-CN"/>
        </w:rPr>
        <w:t xml:space="preserve">A UE indicating the feature </w:t>
      </w:r>
      <w:r w:rsidRPr="009F64D8">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for at least one connector with A-MPR according to clause 6.2.3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on a single antenna port</w:t>
      </w:r>
      <w:ins w:id="100" w:author="Huawei-Chunying Gu" w:date="2023-05-09T15:34:00Z">
        <w:r w:rsidR="00251DED" w:rsidRPr="00251DED">
          <w:t xml:space="preserve"> </w:t>
        </w:r>
      </w:ins>
      <w:ins w:id="101" w:author="Huawei-Chunying Gu" w:date="2023-05-09T15:35:00Z">
        <w:r w:rsidR="00251DED">
          <w:t xml:space="preserve">with </w:t>
        </w:r>
      </w:ins>
      <w:ins w:id="102" w:author="Huawei-Chunying Gu" w:date="2023-05-09T15:34:00Z">
        <w:r w:rsidR="00251DED">
          <w:t xml:space="preserve">precoding matrix </w:t>
        </w:r>
        <w:r w:rsidR="00251DED" w:rsidRPr="00FE5FAF">
          <w:rPr>
            <w:i/>
            <w:iCs/>
          </w:rPr>
          <w:t>W</w:t>
        </w:r>
        <w:r w:rsidR="00251DED">
          <w:t>=1 [6.3.1.5 TS 38.211]</w:t>
        </w:r>
      </w:ins>
      <w:r>
        <w:rPr>
          <w:lang w:eastAsia="zh-CN"/>
        </w:rPr>
        <w:t>.</w:t>
      </w:r>
    </w:p>
    <w:p w14:paraId="301AC5FB" w14:textId="77777777" w:rsidR="003E7471" w:rsidRPr="00A1115A" w:rsidRDefault="003E7471" w:rsidP="003E7471">
      <w:pPr>
        <w:pStyle w:val="30"/>
        <w:rPr>
          <w:lang w:eastAsia="zh-CN"/>
        </w:rPr>
      </w:pPr>
      <w:r w:rsidRPr="00A1115A">
        <w:t>6.2</w:t>
      </w:r>
      <w:r w:rsidRPr="00A1115A">
        <w:rPr>
          <w:rFonts w:hint="eastAsia"/>
          <w:lang w:eastAsia="zh-CN"/>
        </w:rPr>
        <w:t>D.4</w:t>
      </w:r>
      <w:r w:rsidRPr="00A1115A">
        <w:rPr>
          <w:lang w:eastAsia="zh-CN"/>
        </w:rPr>
        <w:tab/>
      </w:r>
      <w:r w:rsidRPr="00A1115A">
        <w:rPr>
          <w:rFonts w:hint="eastAsia"/>
        </w:rPr>
        <w:t>Configured transmitted power</w:t>
      </w:r>
      <w:r w:rsidRPr="00A1115A">
        <w:rPr>
          <w:rFonts w:hint="eastAsia"/>
          <w:lang w:eastAsia="zh-CN"/>
        </w:rPr>
        <w:t xml:space="preserve"> for </w:t>
      </w:r>
      <w:r w:rsidRPr="00A1115A">
        <w:t>UL MIMO</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0E29F691" w14:textId="77777777" w:rsidR="003E7471" w:rsidRPr="00A1115A" w:rsidRDefault="003E7471" w:rsidP="003E7471">
      <w:r w:rsidRPr="00A1115A">
        <w:t>For UE supporting UL MIMO, the transmitted power is configured per each UE.</w:t>
      </w:r>
    </w:p>
    <w:p w14:paraId="7AE4DDFB" w14:textId="77777777" w:rsidR="003E7471" w:rsidRPr="00A1115A" w:rsidRDefault="003E7471" w:rsidP="003E7471">
      <w:r w:rsidRPr="00A1115A">
        <w:rPr>
          <w:rFonts w:hint="eastAsia"/>
        </w:rPr>
        <w:t xml:space="preserve">The definitions of </w:t>
      </w:r>
      <w:r w:rsidRPr="00A1115A">
        <w:t>configured maximum output power</w:t>
      </w:r>
      <w:r w:rsidRPr="00A1115A">
        <w:rPr>
          <w:rFonts w:cs="Vrinda"/>
          <w:lang w:bidi="bn-IN"/>
        </w:rPr>
        <w:t xml:space="preserve"> </w:t>
      </w:r>
      <w:proofErr w:type="spellStart"/>
      <w:proofErr w:type="gramStart"/>
      <w:r w:rsidRPr="00A1115A">
        <w:rPr>
          <w:rFonts w:cs="Vrinda"/>
          <w:lang w:bidi="bn-IN"/>
        </w:rPr>
        <w:t>P</w:t>
      </w:r>
      <w:r w:rsidRPr="00A1115A">
        <w:rPr>
          <w:rFonts w:cs="Vrinda"/>
          <w:vertAlign w:val="subscript"/>
          <w:lang w:bidi="bn-IN"/>
        </w:rPr>
        <w:t>CMAX,</w:t>
      </w:r>
      <w:r w:rsidRPr="00A1115A">
        <w:rPr>
          <w:rFonts w:cs="Vrinda"/>
          <w:i/>
          <w:vertAlign w:val="subscript"/>
          <w:lang w:bidi="bn-IN"/>
        </w:rPr>
        <w:t>c</w:t>
      </w:r>
      <w:proofErr w:type="spellEnd"/>
      <w:proofErr w:type="gramEnd"/>
      <w:r w:rsidRPr="00A1115A">
        <w:rPr>
          <w:rFonts w:hint="eastAsia"/>
        </w:rPr>
        <w:t xml:space="preserve">, the lower bound </w:t>
      </w:r>
      <w:proofErr w:type="spellStart"/>
      <w:r w:rsidRPr="00A1115A">
        <w:rPr>
          <w:rFonts w:cs="Vrinda"/>
          <w:lang w:bidi="bn-IN"/>
        </w:rPr>
        <w:t>P</w:t>
      </w:r>
      <w:r w:rsidRPr="00A1115A">
        <w:rPr>
          <w:rFonts w:cs="Vrinda"/>
          <w:vertAlign w:val="subscript"/>
          <w:lang w:bidi="bn-IN"/>
        </w:rPr>
        <w:t>CMAX_L,</w:t>
      </w:r>
      <w:r w:rsidRPr="00A1115A">
        <w:rPr>
          <w:rFonts w:cs="Vrinda"/>
          <w:i/>
          <w:vertAlign w:val="subscript"/>
          <w:lang w:bidi="bn-IN"/>
        </w:rPr>
        <w:t>c</w:t>
      </w:r>
      <w:proofErr w:type="spellEnd"/>
      <w:r w:rsidRPr="00A1115A">
        <w:rPr>
          <w:rFonts w:hint="eastAsia"/>
        </w:rPr>
        <w:t xml:space="preserve">, and the higher bound </w:t>
      </w:r>
      <w:proofErr w:type="spellStart"/>
      <w:r w:rsidRPr="00A1115A">
        <w:rPr>
          <w:rFonts w:cs="Vrinda"/>
          <w:lang w:bidi="bn-IN"/>
        </w:rPr>
        <w:t>P</w:t>
      </w:r>
      <w:r w:rsidRPr="00A1115A">
        <w:rPr>
          <w:rFonts w:cs="Vrinda"/>
          <w:vertAlign w:val="subscript"/>
          <w:lang w:bidi="bn-IN"/>
        </w:rPr>
        <w:t>CMAX_H,</w:t>
      </w:r>
      <w:r w:rsidRPr="00A1115A">
        <w:rPr>
          <w:rFonts w:cs="Vrinda"/>
          <w:i/>
          <w:vertAlign w:val="subscript"/>
          <w:lang w:bidi="bn-IN"/>
        </w:rPr>
        <w:t>c</w:t>
      </w:r>
      <w:proofErr w:type="spellEnd"/>
      <w:r w:rsidRPr="00A1115A">
        <w:rPr>
          <w:rFonts w:hint="eastAsia"/>
        </w:rPr>
        <w:t xml:space="preserve"> specified in </w:t>
      </w:r>
      <w:r w:rsidRPr="00A1115A">
        <w:t xml:space="preserve">clause </w:t>
      </w:r>
      <w:r w:rsidRPr="00A1115A">
        <w:rPr>
          <w:rFonts w:hint="eastAsia"/>
        </w:rPr>
        <w:t>6.2.</w:t>
      </w:r>
      <w:r w:rsidRPr="00A1115A">
        <w:rPr>
          <w:rFonts w:hint="eastAsia"/>
          <w:lang w:eastAsia="zh-CN"/>
        </w:rPr>
        <w:t>4</w:t>
      </w:r>
      <w:r w:rsidRPr="00A1115A">
        <w:rPr>
          <w:rFonts w:hint="eastAsia"/>
        </w:rPr>
        <w:t xml:space="preserve"> shall apply to UE supporting UL MIMO, where</w:t>
      </w:r>
    </w:p>
    <w:p w14:paraId="3924E710" w14:textId="77777777" w:rsidR="003E7471" w:rsidRPr="00A1115A" w:rsidRDefault="003E7471" w:rsidP="003E7471">
      <w:pPr>
        <w:pStyle w:val="B10"/>
      </w:pPr>
      <w:r w:rsidRPr="00A1115A">
        <w:t>-</w:t>
      </w:r>
      <w:r w:rsidRPr="00A1115A">
        <w:tab/>
      </w:r>
      <w:proofErr w:type="spellStart"/>
      <w:r w:rsidRPr="00A1115A">
        <w:t>P</w:t>
      </w:r>
      <w:r w:rsidRPr="00A1115A">
        <w:rPr>
          <w:vertAlign w:val="subscript"/>
        </w:rPr>
        <w:t>PowerClass</w:t>
      </w:r>
      <w:proofErr w:type="spellEnd"/>
      <w:r w:rsidRPr="00A1115A">
        <w:t xml:space="preserve">, </w:t>
      </w:r>
      <w:proofErr w:type="spellStart"/>
      <w:r w:rsidRPr="00A1115A">
        <w:t>ΔP</w:t>
      </w:r>
      <w:r w:rsidRPr="00A1115A">
        <w:rPr>
          <w:vertAlign w:val="subscript"/>
        </w:rPr>
        <w:t>PowerClass</w:t>
      </w:r>
      <w:proofErr w:type="spellEnd"/>
      <w:r w:rsidRPr="00A1115A">
        <w:t xml:space="preserve"> and ∆</w:t>
      </w:r>
      <w:proofErr w:type="spellStart"/>
      <w:proofErr w:type="gramStart"/>
      <w:r w:rsidRPr="00A1115A">
        <w:t>T</w:t>
      </w:r>
      <w:r w:rsidRPr="00A1115A">
        <w:rPr>
          <w:vertAlign w:val="subscript"/>
        </w:rPr>
        <w:t>C,c</w:t>
      </w:r>
      <w:proofErr w:type="spellEnd"/>
      <w:proofErr w:type="gramEnd"/>
      <w:r w:rsidRPr="00A1115A">
        <w:t xml:space="preserve"> are specified in clause 6.2.4 unless otherwise stated;</w:t>
      </w:r>
    </w:p>
    <w:p w14:paraId="57C11479" w14:textId="77777777" w:rsidR="003E7471" w:rsidRPr="00A1115A" w:rsidRDefault="003E7471" w:rsidP="003E7471">
      <w:pPr>
        <w:pStyle w:val="B10"/>
      </w:pPr>
      <w:r w:rsidRPr="00A1115A">
        <w:t>-</w:t>
      </w:r>
      <w:r w:rsidRPr="00A1115A">
        <w:tab/>
      </w:r>
      <w:proofErr w:type="spellStart"/>
      <w:r w:rsidRPr="00A1115A">
        <w:t>MPR</w:t>
      </w:r>
      <w:r w:rsidRPr="00A1115A">
        <w:rPr>
          <w:vertAlign w:val="subscript"/>
        </w:rPr>
        <w:t>c</w:t>
      </w:r>
      <w:proofErr w:type="spellEnd"/>
      <w:r w:rsidRPr="00A1115A">
        <w:t xml:space="preserve"> is specified in clause 6.2D.2;</w:t>
      </w:r>
    </w:p>
    <w:p w14:paraId="253B409F" w14:textId="77777777" w:rsidR="003E7471" w:rsidRPr="00A1115A" w:rsidRDefault="003E7471" w:rsidP="003E7471">
      <w:pPr>
        <w:pStyle w:val="B10"/>
      </w:pPr>
      <w:r w:rsidRPr="00A1115A">
        <w:t>-</w:t>
      </w:r>
      <w:r w:rsidRPr="00A1115A">
        <w:tab/>
        <w:t>A-</w:t>
      </w:r>
      <w:proofErr w:type="spellStart"/>
      <w:r w:rsidRPr="00A1115A">
        <w:t>MPR</w:t>
      </w:r>
      <w:r w:rsidRPr="00A1115A">
        <w:rPr>
          <w:vertAlign w:val="subscript"/>
        </w:rPr>
        <w:t>c</w:t>
      </w:r>
      <w:proofErr w:type="spellEnd"/>
      <w:r w:rsidRPr="00A1115A">
        <w:t xml:space="preserve"> is specified in clause 6.2D.3.</w:t>
      </w:r>
    </w:p>
    <w:p w14:paraId="6D2AE55B" w14:textId="77777777" w:rsidR="003E7471" w:rsidRPr="00A1115A" w:rsidRDefault="003E7471" w:rsidP="003E7471">
      <w:r w:rsidRPr="00A1115A">
        <w:t xml:space="preserve">The </w:t>
      </w:r>
      <w:r w:rsidRPr="00A1115A">
        <w:rPr>
          <w:rFonts w:hint="eastAsia"/>
        </w:rPr>
        <w:t xml:space="preserve">measured </w:t>
      </w:r>
      <w:r w:rsidRPr="00A1115A">
        <w:t xml:space="preserve">configured maximum output power </w:t>
      </w:r>
      <w:proofErr w:type="spellStart"/>
      <w:proofErr w:type="gramStart"/>
      <w:r w:rsidRPr="00A1115A">
        <w:rPr>
          <w:rFonts w:cs="Vrinda"/>
          <w:lang w:bidi="bn-IN"/>
        </w:rPr>
        <w:t>P</w:t>
      </w:r>
      <w:r w:rsidRPr="00A1115A">
        <w:rPr>
          <w:rFonts w:cs="Vrinda"/>
          <w:vertAlign w:val="subscript"/>
          <w:lang w:bidi="bn-IN"/>
        </w:rPr>
        <w:t>UMAX,</w:t>
      </w:r>
      <w:r w:rsidRPr="00A1115A">
        <w:rPr>
          <w:rFonts w:cs="Vrinda"/>
          <w:i/>
          <w:vertAlign w:val="subscript"/>
          <w:lang w:bidi="bn-IN"/>
        </w:rPr>
        <w:t>c</w:t>
      </w:r>
      <w:proofErr w:type="spellEnd"/>
      <w:proofErr w:type="gramEnd"/>
      <w:r w:rsidRPr="00A1115A">
        <w:rPr>
          <w:rFonts w:cs="Vrinda"/>
          <w:lang w:bidi="bn-IN"/>
        </w:rPr>
        <w:t xml:space="preserve"> for serving cell </w:t>
      </w:r>
      <w:r w:rsidRPr="00A1115A">
        <w:rPr>
          <w:rFonts w:cs="Vrinda"/>
          <w:i/>
          <w:lang w:bidi="bn-IN"/>
        </w:rPr>
        <w:t>c</w:t>
      </w:r>
      <w:r w:rsidRPr="00A1115A">
        <w:rPr>
          <w:rFonts w:cs="Vrinda"/>
          <w:lang w:bidi="bn-IN"/>
        </w:rPr>
        <w:t xml:space="preserve"> </w:t>
      </w:r>
      <w:r w:rsidRPr="00A1115A">
        <w:t>shall be within the following bounds:</w:t>
      </w:r>
    </w:p>
    <w:p w14:paraId="21ADCCD8" w14:textId="77777777" w:rsidR="003E7471" w:rsidRPr="00A1115A" w:rsidRDefault="003E7471" w:rsidP="003E7471">
      <w:pPr>
        <w:pStyle w:val="EQ"/>
        <w:jc w:val="center"/>
      </w:pP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MAX{T</w:t>
      </w:r>
      <w:r w:rsidRPr="00A1115A">
        <w:rPr>
          <w:vertAlign w:val="subscript"/>
        </w:rPr>
        <w:t>L</w:t>
      </w:r>
      <w:r w:rsidRPr="00A1115A">
        <w:t>, T</w:t>
      </w:r>
      <w:r w:rsidRPr="00A1115A">
        <w:rPr>
          <w:vertAlign w:val="subscript"/>
        </w:rPr>
        <w:t xml:space="preserve"> </w:t>
      </w:r>
      <w:r w:rsidRPr="00A1115A">
        <w:rPr>
          <w:vertAlign w:val="subscript"/>
          <w:lang w:eastAsia="zh-CN"/>
        </w:rPr>
        <w:t>LOW</w:t>
      </w: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  ≤  P</w:t>
      </w:r>
      <w:r w:rsidRPr="00A1115A">
        <w:rPr>
          <w:rFonts w:cs="Vrinda"/>
          <w:vertAlign w:val="subscript"/>
          <w:lang w:bidi="bn-IN"/>
        </w:rPr>
        <w:t>U</w:t>
      </w:r>
      <w:r w:rsidRPr="00A1115A">
        <w:rPr>
          <w:vertAlign w:val="subscript"/>
        </w:rPr>
        <w:t>MAX</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xml:space="preserve"> ≤  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T</w:t>
      </w:r>
      <w:r w:rsidRPr="00A1115A">
        <w:rPr>
          <w:vertAlign w:val="subscript"/>
        </w:rPr>
        <w:t xml:space="preserve"> </w:t>
      </w:r>
      <w:r w:rsidRPr="00A1115A">
        <w:rPr>
          <w:vertAlign w:val="subscript"/>
          <w:lang w:eastAsia="zh-CN"/>
        </w:rPr>
        <w:t>HIGH</w:t>
      </w:r>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w:t>
      </w:r>
    </w:p>
    <w:p w14:paraId="23984CD1" w14:textId="77777777" w:rsidR="003E7471" w:rsidRPr="00A1115A" w:rsidRDefault="003E7471" w:rsidP="003E7471">
      <w:r w:rsidRPr="00A1115A">
        <w:rPr>
          <w:rFonts w:hint="eastAsia"/>
        </w:rPr>
        <w:t>w</w:t>
      </w:r>
      <w:r w:rsidRPr="00A1115A">
        <w:t>here T</w:t>
      </w:r>
      <w:r w:rsidRPr="00A1115A">
        <w:rPr>
          <w:rFonts w:hint="eastAsia"/>
          <w:vertAlign w:val="subscript"/>
        </w:rPr>
        <w:t>LOW</w:t>
      </w:r>
      <w:r w:rsidRPr="00A1115A">
        <w:t>(</w:t>
      </w:r>
      <w:proofErr w:type="spellStart"/>
      <w:r w:rsidRPr="00A1115A">
        <w:t>P</w:t>
      </w:r>
      <w:r w:rsidRPr="00A1115A">
        <w:rPr>
          <w:vertAlign w:val="subscript"/>
        </w:rPr>
        <w:t>CMAX_</w:t>
      </w:r>
      <w:proofErr w:type="gramStart"/>
      <w:r w:rsidRPr="00A1115A">
        <w:rPr>
          <w:vertAlign w:val="subscript"/>
        </w:rPr>
        <w:t>L</w:t>
      </w:r>
      <w:r w:rsidRPr="00A1115A">
        <w:rPr>
          <w:rFonts w:cs="Vrinda"/>
          <w:vertAlign w:val="subscript"/>
          <w:lang w:bidi="bn-IN"/>
        </w:rPr>
        <w:t>,</w:t>
      </w:r>
      <w:r w:rsidRPr="00A1115A">
        <w:rPr>
          <w:rFonts w:cs="Vrinda"/>
          <w:i/>
          <w:vertAlign w:val="subscript"/>
          <w:lang w:bidi="bn-IN"/>
        </w:rPr>
        <w:t>c</w:t>
      </w:r>
      <w:proofErr w:type="spellEnd"/>
      <w:proofErr w:type="gramEnd"/>
      <w:r w:rsidRPr="00A1115A">
        <w:t>)</w:t>
      </w:r>
      <w:r w:rsidRPr="00A1115A">
        <w:rPr>
          <w:rFonts w:hint="eastAsia"/>
        </w:rPr>
        <w:t xml:space="preserve"> and </w:t>
      </w:r>
      <w:r w:rsidRPr="00A1115A">
        <w:t>T</w:t>
      </w:r>
      <w:r w:rsidRPr="00A1115A">
        <w:rPr>
          <w:rFonts w:hint="eastAsia"/>
          <w:vertAlign w:val="subscript"/>
        </w:rPr>
        <w:t>HIGH</w:t>
      </w:r>
      <w:r w:rsidRPr="00A1115A">
        <w:t>(</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 xml:space="preserve">) </w:t>
      </w:r>
      <w:r w:rsidRPr="00A1115A">
        <w:rPr>
          <w:rFonts w:hint="eastAsia"/>
        </w:rPr>
        <w:t>are</w:t>
      </w:r>
      <w:r w:rsidRPr="00A1115A">
        <w:t xml:space="preserve"> defined </w:t>
      </w:r>
      <w:r w:rsidRPr="00A1115A">
        <w:rPr>
          <w:rFonts w:hint="eastAsia"/>
        </w:rPr>
        <w:t>as</w:t>
      </w:r>
      <w:r w:rsidRPr="00A1115A">
        <w:t xml:space="preserve"> </w:t>
      </w:r>
      <w:r w:rsidRPr="00A1115A">
        <w:rPr>
          <w:rFonts w:hint="eastAsia"/>
        </w:rPr>
        <w:t xml:space="preserve">the </w:t>
      </w:r>
      <w:r w:rsidRPr="00A1115A">
        <w:t>tolerance</w:t>
      </w:r>
      <w:r w:rsidRPr="00A1115A">
        <w:rPr>
          <w:rFonts w:hint="eastAsia"/>
        </w:rPr>
        <w:t xml:space="preserve"> </w:t>
      </w:r>
      <w:r w:rsidRPr="00A1115A">
        <w:t xml:space="preserve">and applies to </w:t>
      </w:r>
      <w:proofErr w:type="spellStart"/>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proofErr w:type="spellEnd"/>
      <w:r w:rsidRPr="00A1115A">
        <w:t xml:space="preserve"> and </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 xml:space="preserve"> separately, while T</w:t>
      </w:r>
      <w:r w:rsidRPr="00A1115A">
        <w:rPr>
          <w:vertAlign w:val="subscript"/>
        </w:rPr>
        <w:t>L</w:t>
      </w:r>
      <w:r w:rsidRPr="00A1115A">
        <w:t xml:space="preserve"> is the absolute value of the lower tolerance in Table 6.2</w:t>
      </w:r>
      <w:r w:rsidRPr="00A1115A">
        <w:rPr>
          <w:rFonts w:hint="eastAsia"/>
          <w:lang w:eastAsia="zh-CN"/>
        </w:rPr>
        <w:t>D</w:t>
      </w:r>
      <w:r w:rsidRPr="00A1115A">
        <w:t>.</w:t>
      </w:r>
      <w:r w:rsidRPr="00A1115A">
        <w:rPr>
          <w:rFonts w:hint="eastAsia"/>
          <w:lang w:eastAsia="zh-CN"/>
        </w:rPr>
        <w:t>1</w:t>
      </w:r>
      <w:r w:rsidRPr="00A1115A">
        <w:t>-1 for the applicable operating band</w:t>
      </w:r>
      <w:r w:rsidRPr="00A1115A">
        <w:rPr>
          <w:rFonts w:hint="eastAsia"/>
        </w:rPr>
        <w:t>.</w:t>
      </w:r>
    </w:p>
    <w:p w14:paraId="24C7B94E" w14:textId="77777777" w:rsidR="003E7471" w:rsidRPr="00A1115A" w:rsidRDefault="003E7471" w:rsidP="003E7471">
      <w:r w:rsidRPr="00A1115A">
        <w:t>For UE with two transmit antenna connectors in closed-loop spatial multiplexing scheme, the tolerance is specified in Table 6.</w:t>
      </w:r>
      <w:r w:rsidRPr="00A1115A">
        <w:rPr>
          <w:rFonts w:hint="eastAsia"/>
          <w:lang w:eastAsia="zh-CN"/>
        </w:rPr>
        <w:t>2D.4</w:t>
      </w:r>
      <w:r w:rsidRPr="00A1115A">
        <w:t xml:space="preserve">-1. The requirements shall be met with UL MIMO configurations specified in 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w:t>
      </w:r>
      <w:r w:rsidRPr="00A1115A">
        <w:rPr>
          <w:rFonts w:hint="eastAsia"/>
        </w:rPr>
        <w:t>2</w:t>
      </w:r>
      <w:r w:rsidRPr="00A1115A">
        <w:t>.</w:t>
      </w:r>
    </w:p>
    <w:p w14:paraId="1D1CB4D6" w14:textId="77777777" w:rsidR="003E7471" w:rsidRPr="00A1115A" w:rsidRDefault="003E7471" w:rsidP="003E7471">
      <w:pPr>
        <w:rPr>
          <w:lang w:eastAsia="zh-CN"/>
        </w:rPr>
      </w:pPr>
      <w:r w:rsidRPr="00A1115A">
        <w:t>For UE support uplink full power transmission (</w:t>
      </w:r>
      <w:proofErr w:type="spellStart"/>
      <w:r w:rsidRPr="00A1115A">
        <w:t>ULFPTx</w:t>
      </w:r>
      <w:proofErr w:type="spellEnd"/>
      <w:r w:rsidRPr="00A1115A">
        <w:t>) for UL MIMO, the tolerance is specified in Table 6.2D.4-1.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715244DD" w14:textId="77777777" w:rsidR="003E7471" w:rsidRPr="00A1115A" w:rsidRDefault="003E7471" w:rsidP="003E7471">
      <w:pPr>
        <w:pStyle w:val="TH"/>
      </w:pPr>
      <w:r w:rsidRPr="00A1115A">
        <w:t xml:space="preserve">Table </w:t>
      </w:r>
      <w:r w:rsidRPr="00A1115A">
        <w:rPr>
          <w:rFonts w:hint="eastAsia"/>
          <w:lang w:eastAsia="zh-CN"/>
        </w:rPr>
        <w:t>6.2D.4-1</w:t>
      </w:r>
      <w:r w:rsidRPr="00A1115A">
        <w:t xml:space="preserve">: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tolerance</w:t>
      </w:r>
      <w:r w:rsidRPr="00A1115A">
        <w:rPr>
          <w:rFonts w:hint="eastAsia"/>
        </w:rPr>
        <w:t xml:space="preserve"> in c</w:t>
      </w:r>
      <w:r w:rsidRPr="00A1115A">
        <w:t>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3E7471" w:rsidRPr="00A1115A" w14:paraId="321D3657" w14:textId="77777777" w:rsidTr="008E47C9">
        <w:trPr>
          <w:trHeight w:val="240"/>
          <w:jc w:val="center"/>
        </w:trPr>
        <w:tc>
          <w:tcPr>
            <w:tcW w:w="1955" w:type="dxa"/>
            <w:shd w:val="clear" w:color="auto" w:fill="auto"/>
            <w:vAlign w:val="center"/>
          </w:tcPr>
          <w:p w14:paraId="7C28CB4A" w14:textId="77777777" w:rsidR="003E7471" w:rsidRPr="00A1115A" w:rsidRDefault="003E7471" w:rsidP="008E47C9">
            <w:pPr>
              <w:pStyle w:val="TAH"/>
            </w:pP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rPr>
                <w:vertAlign w:val="subscript"/>
              </w:rPr>
              <w:br/>
            </w:r>
            <w:r w:rsidRPr="00A1115A">
              <w:t>(dBm)</w:t>
            </w:r>
          </w:p>
        </w:tc>
        <w:tc>
          <w:tcPr>
            <w:tcW w:w="2081" w:type="dxa"/>
            <w:shd w:val="clear" w:color="auto" w:fill="auto"/>
            <w:vAlign w:val="center"/>
          </w:tcPr>
          <w:p w14:paraId="440BE393" w14:textId="77777777" w:rsidR="003E7471" w:rsidRPr="00A1115A" w:rsidRDefault="003E7471" w:rsidP="008E47C9">
            <w:pPr>
              <w:pStyle w:val="TAH"/>
            </w:pPr>
            <w:r w:rsidRPr="00A1115A">
              <w:t>Tolerance</w:t>
            </w:r>
            <w:r w:rsidRPr="00A1115A">
              <w:br/>
              <w:t>T</w:t>
            </w:r>
            <w:r w:rsidRPr="00A1115A">
              <w:rPr>
                <w:rFonts w:hint="eastAsia"/>
                <w:vertAlign w:val="subscript"/>
              </w:rPr>
              <w:t>LOW</w:t>
            </w:r>
            <w:r w:rsidRPr="00A1115A">
              <w:t>(</w:t>
            </w:r>
            <w:proofErr w:type="spellStart"/>
            <w:r w:rsidRPr="00A1115A">
              <w:t>P</w:t>
            </w:r>
            <w:r w:rsidRPr="00A1115A">
              <w:rPr>
                <w:vertAlign w:val="subscript"/>
              </w:rPr>
              <w:t>CMAX_</w:t>
            </w:r>
            <w:proofErr w:type="gramStart"/>
            <w:r w:rsidRPr="00A1115A">
              <w:rPr>
                <w:vertAlign w:val="subscript"/>
              </w:rPr>
              <w:t>L</w:t>
            </w:r>
            <w:r w:rsidRPr="00A1115A">
              <w:rPr>
                <w:rFonts w:cs="Vrinda"/>
                <w:vertAlign w:val="subscript"/>
                <w:lang w:bidi="bn-IN"/>
              </w:rPr>
              <w:t>,</w:t>
            </w:r>
            <w:r w:rsidRPr="00A1115A">
              <w:rPr>
                <w:rFonts w:cs="Vrinda"/>
                <w:i/>
                <w:vertAlign w:val="subscript"/>
                <w:lang w:bidi="bn-IN"/>
              </w:rPr>
              <w:t>c</w:t>
            </w:r>
            <w:proofErr w:type="spellEnd"/>
            <w:proofErr w:type="gramEnd"/>
            <w:r w:rsidRPr="00A1115A">
              <w:t>) (dB)</w:t>
            </w:r>
          </w:p>
        </w:tc>
        <w:tc>
          <w:tcPr>
            <w:tcW w:w="2090" w:type="dxa"/>
          </w:tcPr>
          <w:p w14:paraId="17264477" w14:textId="77777777" w:rsidR="003E7471" w:rsidRPr="00A1115A" w:rsidRDefault="003E7471" w:rsidP="008E47C9">
            <w:pPr>
              <w:pStyle w:val="TAH"/>
            </w:pPr>
            <w:r w:rsidRPr="00A1115A">
              <w:t>Tolerance</w:t>
            </w:r>
            <w:r w:rsidRPr="00A1115A">
              <w:br/>
              <w:t>T</w:t>
            </w:r>
            <w:r w:rsidRPr="00A1115A">
              <w:rPr>
                <w:rFonts w:hint="eastAsia"/>
                <w:vertAlign w:val="subscript"/>
              </w:rPr>
              <w:t>HIGH</w:t>
            </w:r>
            <w:r w:rsidRPr="00A1115A">
              <w:t>(</w:t>
            </w:r>
            <w:proofErr w:type="spellStart"/>
            <w:r w:rsidRPr="00A1115A">
              <w:t>P</w:t>
            </w:r>
            <w:r w:rsidRPr="00A1115A">
              <w:rPr>
                <w:vertAlign w:val="subscript"/>
              </w:rPr>
              <w:t>CMAX_</w:t>
            </w:r>
            <w:proofErr w:type="gramStart"/>
            <w:r w:rsidRPr="00A1115A">
              <w:rPr>
                <w:vertAlign w:val="subscript"/>
              </w:rPr>
              <w:t>H</w:t>
            </w:r>
            <w:r w:rsidRPr="00A1115A">
              <w:rPr>
                <w:rFonts w:cs="Vrinda"/>
                <w:vertAlign w:val="subscript"/>
                <w:lang w:bidi="bn-IN"/>
              </w:rPr>
              <w:t>,</w:t>
            </w:r>
            <w:r w:rsidRPr="00A1115A">
              <w:rPr>
                <w:rFonts w:cs="Vrinda"/>
                <w:i/>
                <w:vertAlign w:val="subscript"/>
                <w:lang w:bidi="bn-IN"/>
              </w:rPr>
              <w:t>c</w:t>
            </w:r>
            <w:proofErr w:type="spellEnd"/>
            <w:proofErr w:type="gramEnd"/>
            <w:r w:rsidRPr="00A1115A">
              <w:t>)</w:t>
            </w:r>
            <w:r w:rsidRPr="00A1115A">
              <w:rPr>
                <w:rFonts w:hint="eastAsia"/>
              </w:rPr>
              <w:t xml:space="preserve"> </w:t>
            </w:r>
            <w:r w:rsidRPr="00A1115A">
              <w:t>(dB)</w:t>
            </w:r>
          </w:p>
        </w:tc>
      </w:tr>
      <w:tr w:rsidR="003E7471" w:rsidRPr="00A1115A" w14:paraId="03582F2F" w14:textId="77777777" w:rsidTr="008E47C9">
        <w:trPr>
          <w:trHeight w:val="240"/>
          <w:jc w:val="center"/>
        </w:trPr>
        <w:tc>
          <w:tcPr>
            <w:tcW w:w="1955" w:type="dxa"/>
            <w:shd w:val="clear" w:color="auto" w:fill="auto"/>
            <w:vAlign w:val="center"/>
          </w:tcPr>
          <w:p w14:paraId="25BA686C" w14:textId="77777777" w:rsidR="003E7471" w:rsidRPr="00A1115A" w:rsidRDefault="003E7471" w:rsidP="008E47C9">
            <w:pPr>
              <w:pStyle w:val="TAC"/>
              <w:rPr>
                <w:rFonts w:eastAsia="CG Times (WN)" w:cs="Arial"/>
              </w:rPr>
            </w:pPr>
            <w:r w:rsidRPr="00A1115A">
              <w:rPr>
                <w:rFonts w:eastAsia="CG Times (WN)" w:cs="Arial" w:hint="eastAsia"/>
              </w:rPr>
              <w:t xml:space="preserve">23 </w:t>
            </w:r>
            <w:r w:rsidRPr="00A1115A">
              <w:rPr>
                <w:rFonts w:eastAsia="CG Times (WN)" w:cs="Arial"/>
              </w:rPr>
              <w:t xml:space="preserve">≤ </w:t>
            </w:r>
            <w:proofErr w:type="spellStart"/>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proofErr w:type="gramEnd"/>
            <w:r w:rsidRPr="00A1115A">
              <w:rPr>
                <w:rFonts w:eastAsia="CG Times (WN)" w:cs="Arial"/>
              </w:rPr>
              <w:t xml:space="preserve"> ≤ </w:t>
            </w:r>
            <w:r>
              <w:rPr>
                <w:rFonts w:eastAsia="CG Times (WN)" w:cs="Arial"/>
              </w:rPr>
              <w:t>29</w:t>
            </w:r>
          </w:p>
        </w:tc>
        <w:tc>
          <w:tcPr>
            <w:tcW w:w="2081" w:type="dxa"/>
            <w:shd w:val="clear" w:color="auto" w:fill="auto"/>
          </w:tcPr>
          <w:p w14:paraId="7B44AF47" w14:textId="77777777" w:rsidR="003E7471" w:rsidRPr="00A1115A" w:rsidRDefault="003E7471" w:rsidP="008E47C9">
            <w:pPr>
              <w:pStyle w:val="TAC"/>
              <w:rPr>
                <w:rFonts w:eastAsia="CG Times (WN)" w:cs="Arial"/>
              </w:rPr>
            </w:pPr>
            <w:r w:rsidRPr="00A1115A">
              <w:rPr>
                <w:rFonts w:eastAsia="CG Times (WN)" w:cs="Arial" w:hint="eastAsia"/>
              </w:rPr>
              <w:t>3.0</w:t>
            </w:r>
          </w:p>
        </w:tc>
        <w:tc>
          <w:tcPr>
            <w:tcW w:w="2090" w:type="dxa"/>
            <w:shd w:val="clear" w:color="auto" w:fill="auto"/>
          </w:tcPr>
          <w:p w14:paraId="150531E7" w14:textId="77777777" w:rsidR="003E7471" w:rsidRPr="00A1115A" w:rsidRDefault="003E7471" w:rsidP="008E47C9">
            <w:pPr>
              <w:pStyle w:val="TAC"/>
              <w:rPr>
                <w:rFonts w:eastAsia="CG Times (WN)" w:cs="Arial"/>
              </w:rPr>
            </w:pPr>
            <w:r w:rsidRPr="00A1115A">
              <w:rPr>
                <w:rFonts w:eastAsia="CG Times (WN)" w:cs="Arial" w:hint="eastAsia"/>
              </w:rPr>
              <w:t>2.0</w:t>
            </w:r>
          </w:p>
        </w:tc>
      </w:tr>
      <w:tr w:rsidR="003E7471" w:rsidRPr="00A1115A" w14:paraId="135C34D0" w14:textId="77777777" w:rsidTr="008E47C9">
        <w:trPr>
          <w:trHeight w:val="240"/>
          <w:jc w:val="center"/>
        </w:trPr>
        <w:tc>
          <w:tcPr>
            <w:tcW w:w="1955" w:type="dxa"/>
            <w:shd w:val="clear" w:color="auto" w:fill="auto"/>
            <w:vAlign w:val="center"/>
          </w:tcPr>
          <w:p w14:paraId="6916BD64" w14:textId="77777777" w:rsidR="003E7471" w:rsidRPr="00A1115A" w:rsidRDefault="003E7471" w:rsidP="008E47C9">
            <w:pPr>
              <w:pStyle w:val="TAC"/>
              <w:rPr>
                <w:rFonts w:eastAsia="CG Times (WN)" w:cs="Arial"/>
              </w:rPr>
            </w:pPr>
            <w:r w:rsidRPr="00A1115A">
              <w:rPr>
                <w:rFonts w:eastAsia="CG Times (WN)" w:cs="Arial"/>
              </w:rPr>
              <w:t>2</w:t>
            </w:r>
            <w:r w:rsidRPr="00A1115A">
              <w:rPr>
                <w:rFonts w:eastAsia="CG Times (WN)" w:cs="Arial" w:hint="eastAsia"/>
              </w:rPr>
              <w:t>2</w:t>
            </w:r>
            <w:r w:rsidRPr="00A1115A">
              <w:rPr>
                <w:rFonts w:eastAsia="CG Times (WN)" w:cs="Arial"/>
              </w:rPr>
              <w:t xml:space="preserve"> ≤ </w:t>
            </w:r>
            <w:proofErr w:type="spellStart"/>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proofErr w:type="gramEnd"/>
            <w:r w:rsidRPr="00A1115A">
              <w:rPr>
                <w:rFonts w:eastAsia="CG Times (WN)" w:cs="Arial"/>
              </w:rPr>
              <w:t xml:space="preserve"> &lt; 2</w:t>
            </w:r>
            <w:r w:rsidRPr="00A1115A">
              <w:rPr>
                <w:rFonts w:eastAsia="CG Times (WN)" w:cs="Arial" w:hint="eastAsia"/>
              </w:rPr>
              <w:t>3</w:t>
            </w:r>
          </w:p>
        </w:tc>
        <w:tc>
          <w:tcPr>
            <w:tcW w:w="2081" w:type="dxa"/>
            <w:shd w:val="clear" w:color="auto" w:fill="auto"/>
          </w:tcPr>
          <w:p w14:paraId="286CA2AF" w14:textId="77777777" w:rsidR="003E7471" w:rsidRPr="00A1115A" w:rsidRDefault="003E7471" w:rsidP="008E47C9">
            <w:pPr>
              <w:pStyle w:val="TAC"/>
              <w:rPr>
                <w:rFonts w:eastAsia="CG Times (WN)" w:cs="Arial"/>
              </w:rPr>
            </w:pPr>
            <w:r w:rsidRPr="00A1115A">
              <w:rPr>
                <w:rFonts w:eastAsia="CG Times (WN)" w:cs="Arial"/>
              </w:rPr>
              <w:t>5.0</w:t>
            </w:r>
          </w:p>
        </w:tc>
        <w:tc>
          <w:tcPr>
            <w:tcW w:w="2090" w:type="dxa"/>
            <w:shd w:val="clear" w:color="auto" w:fill="auto"/>
          </w:tcPr>
          <w:p w14:paraId="6AA9E8FD" w14:textId="77777777" w:rsidR="003E7471" w:rsidRPr="00A1115A" w:rsidRDefault="003E7471" w:rsidP="008E47C9">
            <w:pPr>
              <w:pStyle w:val="TAC"/>
              <w:rPr>
                <w:rFonts w:eastAsia="CG Times (WN)" w:cs="Arial"/>
              </w:rPr>
            </w:pPr>
            <w:r w:rsidRPr="00A1115A">
              <w:rPr>
                <w:rFonts w:eastAsia="CG Times (WN)" w:cs="Arial"/>
              </w:rPr>
              <w:t>2.0</w:t>
            </w:r>
          </w:p>
        </w:tc>
      </w:tr>
      <w:tr w:rsidR="003E7471" w:rsidRPr="00A1115A" w14:paraId="7F812CA7" w14:textId="77777777" w:rsidTr="008E47C9">
        <w:trPr>
          <w:trHeight w:val="255"/>
          <w:jc w:val="center"/>
        </w:trPr>
        <w:tc>
          <w:tcPr>
            <w:tcW w:w="1955" w:type="dxa"/>
            <w:shd w:val="clear" w:color="auto" w:fill="auto"/>
            <w:vAlign w:val="center"/>
          </w:tcPr>
          <w:p w14:paraId="5362CF8D" w14:textId="77777777" w:rsidR="003E7471" w:rsidRPr="00A1115A" w:rsidRDefault="003E7471" w:rsidP="008E47C9">
            <w:pPr>
              <w:pStyle w:val="TAC"/>
              <w:rPr>
                <w:rFonts w:eastAsia="CG Times (WN)" w:cs="Arial"/>
              </w:rPr>
            </w:pPr>
            <w:r w:rsidRPr="00A1115A">
              <w:rPr>
                <w:rFonts w:eastAsia="CG Times (WN)" w:cs="Arial" w:hint="eastAsia"/>
              </w:rPr>
              <w:t>21</w:t>
            </w:r>
            <w:r w:rsidRPr="00A1115A">
              <w:rPr>
                <w:rFonts w:eastAsia="CG Times (WN)" w:cs="Arial"/>
              </w:rPr>
              <w:t xml:space="preserve"> ≤ </w:t>
            </w:r>
            <w:proofErr w:type="spellStart"/>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proofErr w:type="gramEnd"/>
            <w:r w:rsidRPr="00A1115A">
              <w:rPr>
                <w:rFonts w:eastAsia="CG Times (WN)" w:cs="Arial"/>
              </w:rPr>
              <w:t xml:space="preserve"> &lt; 2</w:t>
            </w:r>
            <w:r w:rsidRPr="00A1115A">
              <w:rPr>
                <w:rFonts w:eastAsia="CG Times (WN)" w:cs="Arial" w:hint="eastAsia"/>
              </w:rPr>
              <w:t>2</w:t>
            </w:r>
          </w:p>
        </w:tc>
        <w:tc>
          <w:tcPr>
            <w:tcW w:w="2081" w:type="dxa"/>
            <w:shd w:val="clear" w:color="auto" w:fill="auto"/>
          </w:tcPr>
          <w:p w14:paraId="10C132B6" w14:textId="77777777" w:rsidR="003E7471" w:rsidRPr="00A1115A" w:rsidRDefault="003E7471" w:rsidP="008E47C9">
            <w:pPr>
              <w:pStyle w:val="TAC"/>
              <w:rPr>
                <w:rFonts w:eastAsia="CG Times (WN)" w:cs="Arial"/>
              </w:rPr>
            </w:pPr>
            <w:r w:rsidRPr="00A1115A">
              <w:rPr>
                <w:rFonts w:eastAsia="CG Times (WN)" w:cs="Arial"/>
              </w:rPr>
              <w:t>5.0</w:t>
            </w:r>
          </w:p>
        </w:tc>
        <w:tc>
          <w:tcPr>
            <w:tcW w:w="2090" w:type="dxa"/>
            <w:shd w:val="clear" w:color="auto" w:fill="auto"/>
          </w:tcPr>
          <w:p w14:paraId="5EC32577" w14:textId="77777777" w:rsidR="003E7471" w:rsidRPr="00A1115A" w:rsidRDefault="003E7471" w:rsidP="008E47C9">
            <w:pPr>
              <w:pStyle w:val="TAC"/>
              <w:rPr>
                <w:rFonts w:eastAsia="CG Times (WN)" w:cs="Arial"/>
              </w:rPr>
            </w:pPr>
            <w:r w:rsidRPr="00A1115A">
              <w:rPr>
                <w:rFonts w:eastAsia="CG Times (WN)" w:cs="Arial"/>
              </w:rPr>
              <w:t>3.0</w:t>
            </w:r>
          </w:p>
        </w:tc>
      </w:tr>
      <w:tr w:rsidR="003E7471" w:rsidRPr="00A1115A" w14:paraId="1E00E551" w14:textId="77777777" w:rsidTr="008E47C9">
        <w:trPr>
          <w:trHeight w:val="255"/>
          <w:jc w:val="center"/>
        </w:trPr>
        <w:tc>
          <w:tcPr>
            <w:tcW w:w="1955" w:type="dxa"/>
            <w:shd w:val="clear" w:color="auto" w:fill="auto"/>
            <w:vAlign w:val="center"/>
          </w:tcPr>
          <w:p w14:paraId="199B0E7D" w14:textId="77777777" w:rsidR="003E7471" w:rsidRPr="00A1115A" w:rsidDel="00D96763" w:rsidRDefault="003E7471" w:rsidP="008E47C9">
            <w:pPr>
              <w:pStyle w:val="TAC"/>
              <w:rPr>
                <w:rFonts w:eastAsia="CG Times (WN)" w:cs="Arial"/>
              </w:rPr>
            </w:pPr>
            <w:r w:rsidRPr="00A1115A">
              <w:rPr>
                <w:rFonts w:eastAsia="CG Times (WN)" w:cs="Arial" w:hint="eastAsia"/>
              </w:rPr>
              <w:t>20</w:t>
            </w:r>
            <w:r w:rsidRPr="00A1115A">
              <w:rPr>
                <w:rFonts w:eastAsia="CG Times (WN)" w:cs="Arial"/>
              </w:rPr>
              <w:t xml:space="preserve"> ≤ </w:t>
            </w:r>
            <w:proofErr w:type="spellStart"/>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proofErr w:type="gramEnd"/>
            <w:r w:rsidRPr="00A1115A">
              <w:rPr>
                <w:rFonts w:eastAsia="CG Times (WN)" w:cs="Arial"/>
              </w:rPr>
              <w:t xml:space="preserve"> &lt; 2</w:t>
            </w:r>
            <w:r w:rsidRPr="00A1115A">
              <w:rPr>
                <w:rFonts w:eastAsia="CG Times (WN)" w:cs="Arial" w:hint="eastAsia"/>
              </w:rPr>
              <w:t>1</w:t>
            </w:r>
          </w:p>
        </w:tc>
        <w:tc>
          <w:tcPr>
            <w:tcW w:w="2081" w:type="dxa"/>
            <w:shd w:val="clear" w:color="auto" w:fill="auto"/>
          </w:tcPr>
          <w:p w14:paraId="6C8782C9" w14:textId="77777777" w:rsidR="003E7471" w:rsidRPr="00A1115A" w:rsidRDefault="003E7471" w:rsidP="008E47C9">
            <w:pPr>
              <w:pStyle w:val="TAC"/>
              <w:rPr>
                <w:rFonts w:eastAsia="CG Times (WN)" w:cs="Arial"/>
              </w:rPr>
            </w:pPr>
            <w:r w:rsidRPr="00A1115A">
              <w:rPr>
                <w:rFonts w:eastAsia="CG Times (WN)" w:cs="Arial"/>
              </w:rPr>
              <w:t>6.0</w:t>
            </w:r>
          </w:p>
        </w:tc>
        <w:tc>
          <w:tcPr>
            <w:tcW w:w="2090" w:type="dxa"/>
            <w:shd w:val="clear" w:color="auto" w:fill="auto"/>
          </w:tcPr>
          <w:p w14:paraId="25B14DC2" w14:textId="77777777" w:rsidR="003E7471" w:rsidRPr="00A1115A" w:rsidRDefault="003E7471" w:rsidP="008E47C9">
            <w:pPr>
              <w:pStyle w:val="TAC"/>
              <w:rPr>
                <w:rFonts w:eastAsia="CG Times (WN)" w:cs="Arial"/>
              </w:rPr>
            </w:pPr>
            <w:r w:rsidRPr="00A1115A">
              <w:rPr>
                <w:rFonts w:eastAsia="CG Times (WN)" w:cs="Arial"/>
              </w:rPr>
              <w:t>4.0</w:t>
            </w:r>
          </w:p>
        </w:tc>
      </w:tr>
      <w:tr w:rsidR="003E7471" w:rsidRPr="00A1115A" w14:paraId="6D1BFE2E" w14:textId="77777777" w:rsidTr="008E47C9">
        <w:trPr>
          <w:trHeight w:val="247"/>
          <w:jc w:val="center"/>
        </w:trPr>
        <w:tc>
          <w:tcPr>
            <w:tcW w:w="1955" w:type="dxa"/>
            <w:shd w:val="clear" w:color="auto" w:fill="auto"/>
            <w:vAlign w:val="center"/>
          </w:tcPr>
          <w:p w14:paraId="236A261A" w14:textId="77777777" w:rsidR="003E7471" w:rsidRPr="00A1115A" w:rsidRDefault="003E7471" w:rsidP="008E47C9">
            <w:pPr>
              <w:pStyle w:val="TAC"/>
              <w:rPr>
                <w:rFonts w:eastAsia="CG Times (WN)" w:cs="Arial"/>
              </w:rPr>
            </w:pPr>
            <w:r w:rsidRPr="00A1115A">
              <w:rPr>
                <w:rFonts w:eastAsia="CG Times (WN)" w:cs="Arial" w:hint="eastAsia"/>
              </w:rPr>
              <w:t>16</w:t>
            </w:r>
            <w:r w:rsidRPr="00A1115A">
              <w:rPr>
                <w:rFonts w:eastAsia="CG Times (WN)" w:cs="Arial"/>
              </w:rPr>
              <w:t xml:space="preserve"> ≤ </w:t>
            </w:r>
            <w:proofErr w:type="spellStart"/>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proofErr w:type="gramEnd"/>
            <w:r w:rsidRPr="00A1115A">
              <w:rPr>
                <w:rFonts w:eastAsia="CG Times (WN)" w:cs="Arial"/>
              </w:rPr>
              <w:t xml:space="preserve"> &lt; </w:t>
            </w:r>
            <w:r w:rsidRPr="00A1115A">
              <w:rPr>
                <w:rFonts w:eastAsia="CG Times (WN)" w:cs="Arial" w:hint="eastAsia"/>
              </w:rPr>
              <w:t>20</w:t>
            </w:r>
          </w:p>
        </w:tc>
        <w:tc>
          <w:tcPr>
            <w:tcW w:w="4171" w:type="dxa"/>
            <w:gridSpan w:val="2"/>
            <w:shd w:val="clear" w:color="auto" w:fill="auto"/>
          </w:tcPr>
          <w:p w14:paraId="3A446679" w14:textId="77777777" w:rsidR="003E7471" w:rsidRPr="00A1115A" w:rsidRDefault="003E7471" w:rsidP="008E47C9">
            <w:pPr>
              <w:pStyle w:val="TAC"/>
              <w:rPr>
                <w:rFonts w:eastAsia="CG Times (WN)" w:cs="Arial"/>
              </w:rPr>
            </w:pPr>
            <w:r w:rsidRPr="00A1115A">
              <w:rPr>
                <w:rFonts w:eastAsia="CG Times (WN)" w:cs="Arial"/>
              </w:rPr>
              <w:t>5.0</w:t>
            </w:r>
          </w:p>
        </w:tc>
      </w:tr>
      <w:tr w:rsidR="003E7471" w:rsidRPr="00A1115A" w14:paraId="03531D08" w14:textId="77777777" w:rsidTr="008E47C9">
        <w:trPr>
          <w:trHeight w:val="225"/>
          <w:jc w:val="center"/>
        </w:trPr>
        <w:tc>
          <w:tcPr>
            <w:tcW w:w="1955" w:type="dxa"/>
            <w:shd w:val="clear" w:color="auto" w:fill="auto"/>
            <w:vAlign w:val="center"/>
          </w:tcPr>
          <w:p w14:paraId="65F31CD3" w14:textId="77777777" w:rsidR="003E7471" w:rsidRPr="00A1115A" w:rsidRDefault="003E7471" w:rsidP="008E47C9">
            <w:pPr>
              <w:pStyle w:val="TAC"/>
              <w:rPr>
                <w:rFonts w:eastAsia="CG Times (WN)" w:cs="Arial"/>
              </w:rPr>
            </w:pPr>
            <w:r w:rsidRPr="00A1115A">
              <w:rPr>
                <w:rFonts w:eastAsia="CG Times (WN)" w:cs="Arial" w:hint="eastAsia"/>
              </w:rPr>
              <w:t>11</w:t>
            </w:r>
            <w:r w:rsidRPr="00A1115A">
              <w:rPr>
                <w:rFonts w:eastAsia="CG Times (WN)" w:cs="Arial"/>
              </w:rPr>
              <w:t xml:space="preserve"> ≤ </w:t>
            </w:r>
            <w:proofErr w:type="spellStart"/>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proofErr w:type="gramEnd"/>
            <w:r w:rsidRPr="00A1115A">
              <w:rPr>
                <w:rFonts w:eastAsia="CG Times (WN)" w:cs="Arial"/>
              </w:rPr>
              <w:t xml:space="preserve"> &lt; 1</w:t>
            </w:r>
            <w:r w:rsidRPr="00A1115A">
              <w:rPr>
                <w:rFonts w:eastAsia="CG Times (WN)" w:cs="Arial" w:hint="eastAsia"/>
              </w:rPr>
              <w:t>6</w:t>
            </w:r>
          </w:p>
        </w:tc>
        <w:tc>
          <w:tcPr>
            <w:tcW w:w="4171" w:type="dxa"/>
            <w:gridSpan w:val="2"/>
            <w:shd w:val="clear" w:color="auto" w:fill="auto"/>
          </w:tcPr>
          <w:p w14:paraId="3AA5BD12" w14:textId="77777777" w:rsidR="003E7471" w:rsidRPr="00A1115A" w:rsidRDefault="003E7471" w:rsidP="008E47C9">
            <w:pPr>
              <w:pStyle w:val="TAC"/>
              <w:rPr>
                <w:rFonts w:eastAsia="CG Times (WN)" w:cs="Arial"/>
              </w:rPr>
            </w:pPr>
            <w:r w:rsidRPr="00A1115A">
              <w:rPr>
                <w:rFonts w:eastAsia="CG Times (WN)" w:cs="Arial"/>
              </w:rPr>
              <w:t>6.0</w:t>
            </w:r>
          </w:p>
        </w:tc>
      </w:tr>
      <w:tr w:rsidR="003E7471" w:rsidRPr="00A1115A" w14:paraId="43925399" w14:textId="77777777" w:rsidTr="008E47C9">
        <w:trPr>
          <w:trHeight w:val="225"/>
          <w:jc w:val="center"/>
        </w:trPr>
        <w:tc>
          <w:tcPr>
            <w:tcW w:w="1955" w:type="dxa"/>
            <w:shd w:val="clear" w:color="auto" w:fill="auto"/>
            <w:vAlign w:val="center"/>
          </w:tcPr>
          <w:p w14:paraId="268D65F1" w14:textId="77777777" w:rsidR="003E7471" w:rsidRPr="00A1115A" w:rsidRDefault="003E7471" w:rsidP="008E47C9">
            <w:pPr>
              <w:pStyle w:val="TAC"/>
              <w:rPr>
                <w:rFonts w:eastAsia="CG Times (WN)" w:cs="Arial"/>
              </w:rPr>
            </w:pPr>
            <w:r w:rsidRPr="00A1115A">
              <w:rPr>
                <w:rFonts w:eastAsia="CG Times (WN)" w:cs="Arial"/>
              </w:rPr>
              <w:t xml:space="preserve">-40 ≤ </w:t>
            </w:r>
            <w:proofErr w:type="spellStart"/>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proofErr w:type="gramEnd"/>
            <w:r w:rsidRPr="00A1115A">
              <w:rPr>
                <w:rFonts w:eastAsia="CG Times (WN)" w:cs="Arial"/>
              </w:rPr>
              <w:t xml:space="preserve"> &lt; </w:t>
            </w:r>
            <w:r w:rsidRPr="00A1115A">
              <w:rPr>
                <w:rFonts w:eastAsia="CG Times (WN)" w:cs="Arial" w:hint="eastAsia"/>
              </w:rPr>
              <w:t>11</w:t>
            </w:r>
          </w:p>
        </w:tc>
        <w:tc>
          <w:tcPr>
            <w:tcW w:w="4171" w:type="dxa"/>
            <w:gridSpan w:val="2"/>
            <w:shd w:val="clear" w:color="auto" w:fill="auto"/>
          </w:tcPr>
          <w:p w14:paraId="198CA493" w14:textId="77777777" w:rsidR="003E7471" w:rsidRPr="00A1115A" w:rsidRDefault="003E7471" w:rsidP="008E47C9">
            <w:pPr>
              <w:pStyle w:val="TAC"/>
              <w:rPr>
                <w:rFonts w:eastAsia="CG Times (WN)" w:cs="Arial"/>
              </w:rPr>
            </w:pPr>
            <w:r w:rsidRPr="00A1115A">
              <w:rPr>
                <w:rFonts w:eastAsia="CG Times (WN)" w:cs="Arial"/>
              </w:rPr>
              <w:t>7.0</w:t>
            </w:r>
          </w:p>
        </w:tc>
      </w:tr>
    </w:tbl>
    <w:p w14:paraId="5F9DF743" w14:textId="77777777" w:rsidR="003E7471" w:rsidRPr="00A1115A" w:rsidRDefault="003E7471" w:rsidP="003E7471">
      <w:pPr>
        <w:rPr>
          <w:lang w:val="en-US"/>
        </w:rPr>
      </w:pPr>
    </w:p>
    <w:p w14:paraId="4A23A7A5" w14:textId="77777777" w:rsidR="003E7471" w:rsidRDefault="003E7471" w:rsidP="003E7471">
      <w:pPr>
        <w:rPr>
          <w:lang w:eastAsia="zh-CN"/>
        </w:rPr>
      </w:pPr>
      <w:r w:rsidRPr="00A1115A">
        <w:lastRenderedPageBreak/>
        <w:t xml:space="preserve">If </w:t>
      </w:r>
      <w:r>
        <w:t xml:space="preserve">the </w:t>
      </w:r>
      <w:r w:rsidRPr="00A1115A">
        <w:t>UE is scheduled for single antenna-port PUSCH transmission by DCI format 0_0 or by DCI format 0_1 for single antenna port codebook</w:t>
      </w:r>
      <w:r>
        <w:t>-</w:t>
      </w:r>
      <w:r w:rsidRPr="00A1115A">
        <w:t xml:space="preserve">based transmission, the </w:t>
      </w:r>
      <w:r>
        <w:t>corresponding</w:t>
      </w:r>
      <w:r w:rsidRPr="00A1115A">
        <w:t xml:space="preserve"> requirements in clause 6.2</w:t>
      </w:r>
      <w:r>
        <w:t>D</w:t>
      </w:r>
      <w:r w:rsidRPr="00A1115A">
        <w:t>.</w:t>
      </w:r>
      <w:r>
        <w:t>1</w:t>
      </w:r>
      <w:r w:rsidRPr="00A1115A">
        <w:t xml:space="preserve"> 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p>
    <w:p w14:paraId="224A4967" w14:textId="77777777" w:rsidR="004B3B21" w:rsidRDefault="004B3B21" w:rsidP="004B3B21"/>
    <w:p w14:paraId="239D6BA0" w14:textId="77777777" w:rsidR="00B26B86" w:rsidRDefault="00B26B86" w:rsidP="00B26B8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4CC13C5" w14:textId="77777777" w:rsidR="00B26B86" w:rsidRDefault="00B26B86" w:rsidP="00B26B86">
      <w:pPr>
        <w:pStyle w:val="40"/>
        <w:rPr>
          <w:rFonts w:eastAsia="MS Mincho"/>
        </w:rPr>
      </w:pPr>
      <w:r>
        <w:rPr>
          <w:rFonts w:eastAsia="MS Mincho"/>
        </w:rPr>
        <w:t>6.2H.1.2</w:t>
      </w:r>
      <w:r>
        <w:rPr>
          <w:rFonts w:eastAsia="MS Mincho"/>
        </w:rPr>
        <w:tab/>
      </w:r>
      <w:r>
        <w:rPr>
          <w:rFonts w:eastAsia="MS Mincho"/>
          <w:lang w:eastAsia="zh-CN"/>
        </w:rPr>
        <w:t xml:space="preserve">UE </w:t>
      </w:r>
      <w:r>
        <w:rPr>
          <w:rFonts w:eastAsia="MS Mincho"/>
        </w:rPr>
        <w:t xml:space="preserve">maximum output power reduction for </w:t>
      </w:r>
      <w:r w:rsidRPr="0019234D">
        <w:rPr>
          <w:rFonts w:eastAsia="MS Mincho"/>
        </w:rPr>
        <w:t xml:space="preserve">intra-band UL contiguous CA </w:t>
      </w:r>
      <w:r>
        <w:rPr>
          <w:rFonts w:eastAsia="MS Mincho"/>
        </w:rPr>
        <w:t>with</w:t>
      </w:r>
      <w:r w:rsidRPr="0019234D">
        <w:rPr>
          <w:rFonts w:eastAsia="MS Mincho"/>
        </w:rPr>
        <w:t xml:space="preserve"> UL MIMO</w:t>
      </w:r>
    </w:p>
    <w:p w14:paraId="241F1F98" w14:textId="77777777" w:rsidR="00B26B86" w:rsidRDefault="00B26B86" w:rsidP="00B26B86">
      <w:r w:rsidRPr="001C0CC4">
        <w:t xml:space="preserve">For </w:t>
      </w:r>
      <w:r>
        <w:t xml:space="preserve">intra-band UL contiguous CA and </w:t>
      </w:r>
      <w:r w:rsidRPr="001C0CC4">
        <w:t>UE with two transmit antenna connectors in closed-loop spatial multiplexing scheme, the allowed Maximum Power Reduction (MPR) for the maximum output power in Table 6.2</w:t>
      </w:r>
      <w:r>
        <w:rPr>
          <w:lang w:eastAsia="zh-CN"/>
        </w:rPr>
        <w:t>H</w:t>
      </w:r>
      <w:r w:rsidRPr="001C0CC4">
        <w:t>.</w:t>
      </w:r>
      <w:r w:rsidRPr="001C0CC4">
        <w:rPr>
          <w:rFonts w:hint="eastAsia"/>
          <w:lang w:eastAsia="zh-CN"/>
        </w:rPr>
        <w:t>1</w:t>
      </w:r>
      <w:r>
        <w:rPr>
          <w:lang w:eastAsia="zh-CN"/>
        </w:rPr>
        <w:t>.1</w:t>
      </w:r>
      <w:r w:rsidRPr="001C0CC4">
        <w:t>-1 is specified in Table 6.2</w:t>
      </w:r>
      <w:r>
        <w:t>A</w:t>
      </w:r>
      <w:r w:rsidRPr="001C0CC4">
        <w:t>.2</w:t>
      </w:r>
      <w:r>
        <w:t>.1</w:t>
      </w:r>
      <w:r w:rsidRPr="001C0CC4">
        <w:t>-1</w:t>
      </w:r>
      <w:r>
        <w:t xml:space="preserve">, </w:t>
      </w:r>
      <w:r w:rsidRPr="001C0CC4">
        <w:t>Table 6.2</w:t>
      </w:r>
      <w:r>
        <w:t>A</w:t>
      </w:r>
      <w:r w:rsidRPr="001C0CC4">
        <w:t>.2</w:t>
      </w:r>
      <w:r>
        <w:t>.1</w:t>
      </w:r>
      <w:r w:rsidRPr="001C0CC4">
        <w:t>-</w:t>
      </w:r>
      <w:r>
        <w:t>2 for power class 3</w:t>
      </w:r>
      <w:r w:rsidRPr="00A1115A">
        <w:t xml:space="preserve"> CA</w:t>
      </w:r>
      <w:r>
        <w:t xml:space="preserve">; </w:t>
      </w:r>
      <w:r w:rsidRPr="001C0CC4">
        <w:t>Table 6.2</w:t>
      </w:r>
      <w:r>
        <w:t>A</w:t>
      </w:r>
      <w:r w:rsidRPr="001C0CC4">
        <w:t>.2</w:t>
      </w:r>
      <w:r>
        <w:t>.1</w:t>
      </w:r>
      <w:r w:rsidRPr="001C0CC4">
        <w:t>-</w:t>
      </w:r>
      <w:r>
        <w:t xml:space="preserve">1b, </w:t>
      </w:r>
      <w:r w:rsidRPr="001C0CC4">
        <w:t>Table 6.2</w:t>
      </w:r>
      <w:r>
        <w:t>A</w:t>
      </w:r>
      <w:r w:rsidRPr="001C0CC4">
        <w:t>.2</w:t>
      </w:r>
      <w:r>
        <w:t>.1</w:t>
      </w:r>
      <w:r w:rsidRPr="001C0CC4">
        <w:t>-</w:t>
      </w:r>
      <w:r>
        <w:t>4 for power class 2</w:t>
      </w:r>
      <w:r w:rsidRPr="00A1115A">
        <w:t xml:space="preserve"> CA</w:t>
      </w:r>
      <w:r w:rsidRPr="001C0CC4">
        <w:t>.</w:t>
      </w:r>
    </w:p>
    <w:p w14:paraId="590BD871" w14:textId="77777777" w:rsidR="00B26B86" w:rsidRDefault="00B26B86" w:rsidP="00B26B86">
      <w:r w:rsidRPr="001C0CC4">
        <w:t xml:space="preserve">The requirements shall be met with UL MIMO configurations defined in Table </w:t>
      </w:r>
      <w:r w:rsidRPr="007B4AD3">
        <w:t>6.2D.1-2 and 6.2D.1-3</w:t>
      </w:r>
      <w:r>
        <w:t xml:space="preserve"> for </w:t>
      </w:r>
      <w:proofErr w:type="gramStart"/>
      <w:r>
        <w:t>2 layer</w:t>
      </w:r>
      <w:proofErr w:type="gramEnd"/>
      <w:r>
        <w:t xml:space="preserve"> configuration and </w:t>
      </w:r>
      <w:proofErr w:type="spellStart"/>
      <w:r>
        <w:t>ULFPTx</w:t>
      </w:r>
      <w:proofErr w:type="spellEnd"/>
      <w:r>
        <w:t xml:space="preserve"> configuration respectively</w:t>
      </w:r>
      <w:r w:rsidRPr="001C0CC4">
        <w:rPr>
          <w:rFonts w:hint="eastAsia"/>
          <w:lang w:eastAsia="zh-CN"/>
        </w:rPr>
        <w:t xml:space="preserve">. </w:t>
      </w:r>
      <w:r>
        <w:t xml:space="preserve"> </w:t>
      </w:r>
      <w:r w:rsidRPr="001C0CC4">
        <w:t xml:space="preserve">For the UE maximum output power modified by MPR, the power limits specified in </w:t>
      </w:r>
      <w:r>
        <w:t>clause</w:t>
      </w:r>
      <w:r w:rsidRPr="001C0CC4">
        <w:t xml:space="preserve"> 6.2</w:t>
      </w:r>
      <w:r>
        <w:t>H</w:t>
      </w:r>
      <w:r w:rsidRPr="001C0CC4">
        <w:t>.</w:t>
      </w:r>
      <w:r>
        <w:t>1.</w:t>
      </w:r>
      <w:r w:rsidRPr="001C0CC4">
        <w:rPr>
          <w:rFonts w:hint="eastAsia"/>
          <w:lang w:eastAsia="zh-CN"/>
        </w:rPr>
        <w:t>4</w:t>
      </w:r>
      <w:r w:rsidRPr="001C0CC4">
        <w:t xml:space="preserve"> apply.</w:t>
      </w:r>
    </w:p>
    <w:p w14:paraId="367B592B" w14:textId="50E9B745" w:rsidR="00B26B86" w:rsidRPr="001C0CC4" w:rsidRDefault="00B26B86" w:rsidP="00B26B86">
      <w:r>
        <w:t xml:space="preserve">If UE is scheduled for single antenna-port PUSCH transmission by DCI format 0_0 or by DCI format 0_1 for single antenna port </w:t>
      </w:r>
      <w:proofErr w:type="gramStart"/>
      <w:r>
        <w:t>codebook based</w:t>
      </w:r>
      <w:proofErr w:type="gramEnd"/>
      <w:r>
        <w:t xml:space="preserve"> transmission</w:t>
      </w:r>
      <w:ins w:id="103" w:author="Huawei-Chunying Gu" w:date="2023-05-10T17:46:00Z">
        <w:r w:rsidRPr="00B26B86">
          <w:t xml:space="preserve"> </w:t>
        </w:r>
        <w:r>
          <w:t xml:space="preserve">with precoding matrix </w:t>
        </w:r>
        <w:r w:rsidRPr="00766619">
          <w:rPr>
            <w:i/>
            <w:iCs/>
          </w:rPr>
          <w:t>W</w:t>
        </w:r>
        <w:r>
          <w:t>=1 [6.3.1.5 TS 38.211]</w:t>
        </w:r>
      </w:ins>
      <w:r>
        <w:t xml:space="preserve">, the requirements in clause 6.2A.2.1 apply </w:t>
      </w:r>
      <w:r w:rsidRPr="00ED2BF2">
        <w:t xml:space="preserve">for the power class </w:t>
      </w:r>
      <w:r>
        <w:t>as</w:t>
      </w:r>
      <w:r w:rsidRPr="00ED2BF2">
        <w:t xml:space="preserve"> indicated by th</w:t>
      </w:r>
      <w:r w:rsidRPr="00266ED0">
        <w:t xml:space="preserve">e </w:t>
      </w:r>
      <w:proofErr w:type="spellStart"/>
      <w:r w:rsidRPr="00266ED0">
        <w:rPr>
          <w:i/>
        </w:rPr>
        <w:t>ue-PowerClass</w:t>
      </w:r>
      <w:proofErr w:type="spellEnd"/>
      <w:r w:rsidRPr="00266ED0">
        <w:t xml:space="preserve"> field in ca</w:t>
      </w:r>
      <w:r>
        <w:t xml:space="preserve">pability </w:t>
      </w:r>
      <w:proofErr w:type="spellStart"/>
      <w:r>
        <w:t>signaling</w:t>
      </w:r>
      <w:proofErr w:type="spellEnd"/>
      <w:r>
        <w:t>.</w:t>
      </w:r>
    </w:p>
    <w:p w14:paraId="35189299" w14:textId="77777777" w:rsidR="00B26B86" w:rsidRDefault="00B26B86" w:rsidP="00B26B86">
      <w:pPr>
        <w:pStyle w:val="40"/>
        <w:rPr>
          <w:rFonts w:eastAsia="MS Mincho"/>
        </w:rPr>
      </w:pPr>
      <w:bookmarkStart w:id="104" w:name="_Toc83580499"/>
      <w:bookmarkStart w:id="105" w:name="_Toc84405008"/>
      <w:bookmarkStart w:id="106" w:name="_Toc84413617"/>
      <w:r>
        <w:rPr>
          <w:rFonts w:eastAsia="MS Mincho"/>
        </w:rPr>
        <w:t>6.2H.1.3</w:t>
      </w:r>
      <w:r>
        <w:rPr>
          <w:rFonts w:eastAsia="MS Mincho"/>
        </w:rPr>
        <w:tab/>
      </w:r>
      <w:r w:rsidRPr="001C0CC4">
        <w:rPr>
          <w:lang w:eastAsia="zh-CN"/>
        </w:rPr>
        <w:t xml:space="preserve">UE additional </w:t>
      </w:r>
      <w:r w:rsidRPr="001C0CC4">
        <w:t>maximum output power reduction</w:t>
      </w:r>
      <w:r w:rsidRPr="001C0CC4">
        <w:rPr>
          <w:rFonts w:hint="eastAsia"/>
          <w:lang w:eastAsia="zh-CN"/>
        </w:rPr>
        <w:t xml:space="preserve"> for</w:t>
      </w:r>
      <w:r>
        <w:rPr>
          <w:rFonts w:eastAsia="MS Mincho"/>
        </w:rPr>
        <w:t xml:space="preserve"> </w:t>
      </w:r>
      <w:r w:rsidRPr="0019234D">
        <w:rPr>
          <w:rFonts w:eastAsia="MS Mincho"/>
        </w:rPr>
        <w:t xml:space="preserve">intra-band UL contiguous CA </w:t>
      </w:r>
      <w:r>
        <w:rPr>
          <w:rFonts w:eastAsia="MS Mincho"/>
        </w:rPr>
        <w:t>with</w:t>
      </w:r>
      <w:r w:rsidRPr="0019234D">
        <w:rPr>
          <w:rFonts w:eastAsia="MS Mincho"/>
        </w:rPr>
        <w:t xml:space="preserve"> UL MIMO</w:t>
      </w:r>
      <w:bookmarkEnd w:id="104"/>
      <w:bookmarkEnd w:id="105"/>
      <w:bookmarkEnd w:id="106"/>
    </w:p>
    <w:p w14:paraId="0ABCD878" w14:textId="77777777" w:rsidR="00B26B86" w:rsidRDefault="00B26B86" w:rsidP="00B26B86">
      <w:r w:rsidRPr="001C0CC4">
        <w:t xml:space="preserve">For </w:t>
      </w:r>
      <w:r>
        <w:t xml:space="preserve">intra-band UL contiguous CA and </w:t>
      </w:r>
      <w:r w:rsidRPr="001C0CC4">
        <w:t xml:space="preserve">UE with two transmit antenna connectors in closed-loop spatial multiplexing scheme, the A-MPR values specified in </w:t>
      </w:r>
      <w:r>
        <w:t>clause</w:t>
      </w:r>
      <w:r w:rsidRPr="001C0CC4">
        <w:t xml:space="preserve"> 6.2</w:t>
      </w:r>
      <w:r>
        <w:t>A</w:t>
      </w:r>
      <w:r w:rsidRPr="001C0CC4">
        <w:t>.</w:t>
      </w:r>
      <w:r w:rsidRPr="001C0CC4">
        <w:rPr>
          <w:rFonts w:hint="eastAsia"/>
          <w:lang w:eastAsia="zh-CN"/>
        </w:rPr>
        <w:t>3</w:t>
      </w:r>
      <w:r w:rsidRPr="001C0CC4">
        <w:t xml:space="preserve"> shall apply to the maximum output power specified in Table 6.2</w:t>
      </w:r>
      <w:r>
        <w:rPr>
          <w:lang w:eastAsia="zh-CN"/>
        </w:rPr>
        <w:t>H</w:t>
      </w:r>
      <w:r w:rsidRPr="001C0CC4">
        <w:rPr>
          <w:rFonts w:hint="eastAsia"/>
          <w:lang w:eastAsia="zh-CN"/>
        </w:rPr>
        <w:t>.1</w:t>
      </w:r>
      <w:r>
        <w:rPr>
          <w:lang w:eastAsia="zh-CN"/>
        </w:rPr>
        <w:t>.1</w:t>
      </w:r>
      <w:r w:rsidRPr="001C0CC4">
        <w:t xml:space="preserve">-1. </w:t>
      </w:r>
      <w:r w:rsidRPr="00266ED0">
        <w:t xml:space="preserve">The requirements shall be met with UL MIMO configurations defined in Table 6.2D.1-2 and 6.2D.1-3 for </w:t>
      </w:r>
      <w:proofErr w:type="gramStart"/>
      <w:r w:rsidRPr="00266ED0">
        <w:t>2 layer</w:t>
      </w:r>
      <w:proofErr w:type="gramEnd"/>
      <w:r w:rsidRPr="00266ED0">
        <w:t xml:space="preserve"> configuration and </w:t>
      </w:r>
      <w:proofErr w:type="spellStart"/>
      <w:r w:rsidRPr="00266ED0">
        <w:t>ULFPTx</w:t>
      </w:r>
      <w:proofErr w:type="spellEnd"/>
      <w:r w:rsidRPr="00266ED0">
        <w:t xml:space="preserve"> configuration respectively.</w:t>
      </w:r>
      <w:r w:rsidRPr="001C0CC4">
        <w:t xml:space="preserve"> </w:t>
      </w:r>
    </w:p>
    <w:p w14:paraId="09C921C1" w14:textId="77777777" w:rsidR="00B26B86" w:rsidRDefault="00B26B86" w:rsidP="00B26B86">
      <w:r w:rsidRPr="001C0CC4">
        <w:t xml:space="preserve">For the UE maximum output power modified by A-MPR, the power limits specified in </w:t>
      </w:r>
      <w:r>
        <w:t>clause</w:t>
      </w:r>
      <w:r w:rsidRPr="001C0CC4">
        <w:t xml:space="preserve"> 6.2</w:t>
      </w:r>
      <w:r>
        <w:rPr>
          <w:lang w:eastAsia="zh-CN"/>
        </w:rPr>
        <w:t>H</w:t>
      </w:r>
      <w:r w:rsidRPr="001C0CC4">
        <w:t>.</w:t>
      </w:r>
      <w:r w:rsidRPr="00773205">
        <w:t>1.</w:t>
      </w:r>
      <w:r w:rsidRPr="001C0CC4">
        <w:rPr>
          <w:rFonts w:hint="eastAsia"/>
          <w:lang w:eastAsia="zh-CN"/>
        </w:rPr>
        <w:t>4</w:t>
      </w:r>
      <w:r w:rsidRPr="001C0CC4">
        <w:t xml:space="preserve"> apply.</w:t>
      </w:r>
    </w:p>
    <w:p w14:paraId="04209866" w14:textId="001597EF" w:rsidR="00B26B86" w:rsidRPr="001C0CC4" w:rsidRDefault="00B26B86" w:rsidP="00B26B86">
      <w:r>
        <w:t xml:space="preserve">If UE is scheduled for single antenna-port PUSCH transmission by DCI format 0_0 or by DCI format 0_1 for single antenna port </w:t>
      </w:r>
      <w:proofErr w:type="gramStart"/>
      <w:r>
        <w:t>codebook based</w:t>
      </w:r>
      <w:proofErr w:type="gramEnd"/>
      <w:r>
        <w:t xml:space="preserve"> transmission</w:t>
      </w:r>
      <w:ins w:id="107" w:author="Huawei-Chunying Gu" w:date="2023-05-10T17:46:00Z">
        <w:r w:rsidRPr="00B26B86">
          <w:t xml:space="preserve"> </w:t>
        </w:r>
        <w:r>
          <w:t xml:space="preserve">with precoding matrix </w:t>
        </w:r>
        <w:r w:rsidRPr="00766619">
          <w:rPr>
            <w:i/>
            <w:iCs/>
          </w:rPr>
          <w:t>W</w:t>
        </w:r>
        <w:r>
          <w:t>=1 [6.3.1.5 TS 38.211]</w:t>
        </w:r>
      </w:ins>
      <w:r>
        <w:t>, the requirements in clause 6.2</w:t>
      </w:r>
      <w:r w:rsidRPr="007E2446">
        <w:t xml:space="preserve"> </w:t>
      </w:r>
      <w:r>
        <w:t xml:space="preserve">A.3.1 apply </w:t>
      </w:r>
      <w:r w:rsidRPr="00ED2BF2">
        <w:t xml:space="preserve">for the power class </w:t>
      </w:r>
      <w:r>
        <w:t>as</w:t>
      </w:r>
      <w:r w:rsidRPr="00ED2BF2">
        <w:t xml:space="preserve"> indicated by the </w:t>
      </w:r>
      <w:proofErr w:type="spellStart"/>
      <w:r w:rsidRPr="00ED2BF2">
        <w:rPr>
          <w:i/>
        </w:rPr>
        <w:t>ue-PowerClass</w:t>
      </w:r>
      <w:proofErr w:type="spellEnd"/>
      <w:r w:rsidRPr="00ED2BF2">
        <w:t xml:space="preserve"> field </w:t>
      </w:r>
      <w:r>
        <w:t xml:space="preserve">in capability </w:t>
      </w:r>
      <w:proofErr w:type="spellStart"/>
      <w:r>
        <w:t>signaling</w:t>
      </w:r>
      <w:proofErr w:type="spellEnd"/>
      <w:r>
        <w:t>.</w:t>
      </w:r>
    </w:p>
    <w:p w14:paraId="3958ED89" w14:textId="77777777" w:rsidR="00B26B86" w:rsidRDefault="00B26B86" w:rsidP="004B3B21"/>
    <w:p w14:paraId="51309571" w14:textId="77777777" w:rsidR="00251DED" w:rsidRDefault="00251DED" w:rsidP="00251DE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CB3087A" w14:textId="77777777" w:rsidR="00DD68F7" w:rsidRPr="00A1115A" w:rsidRDefault="00DD68F7" w:rsidP="00DD68F7">
      <w:pPr>
        <w:pStyle w:val="2"/>
      </w:pPr>
      <w:bookmarkStart w:id="108" w:name="_Toc45888212"/>
      <w:bookmarkStart w:id="109" w:name="_Toc45888811"/>
      <w:bookmarkStart w:id="110" w:name="_Toc61367476"/>
      <w:bookmarkStart w:id="111" w:name="_Toc61372859"/>
      <w:bookmarkStart w:id="112" w:name="_Toc68230806"/>
      <w:bookmarkStart w:id="113" w:name="_Toc69084219"/>
      <w:bookmarkStart w:id="114" w:name="_Toc75467229"/>
      <w:bookmarkStart w:id="115" w:name="_Toc76509251"/>
      <w:bookmarkStart w:id="116" w:name="_Toc76718241"/>
      <w:bookmarkStart w:id="117" w:name="_Toc83580562"/>
      <w:bookmarkStart w:id="118" w:name="_Toc84405071"/>
      <w:bookmarkStart w:id="119" w:name="_Toc84413680"/>
      <w:r w:rsidRPr="00A1115A">
        <w:t>6.3D</w:t>
      </w:r>
      <w:r w:rsidRPr="00A1115A">
        <w:tab/>
        <w:t>Output power dynamics for UL MIMO</w:t>
      </w:r>
      <w:bookmarkEnd w:id="108"/>
      <w:bookmarkEnd w:id="109"/>
      <w:bookmarkEnd w:id="110"/>
      <w:bookmarkEnd w:id="111"/>
      <w:bookmarkEnd w:id="112"/>
      <w:bookmarkEnd w:id="113"/>
      <w:bookmarkEnd w:id="114"/>
      <w:bookmarkEnd w:id="115"/>
      <w:bookmarkEnd w:id="116"/>
      <w:bookmarkEnd w:id="117"/>
      <w:bookmarkEnd w:id="118"/>
      <w:bookmarkEnd w:id="119"/>
    </w:p>
    <w:p w14:paraId="7B592A13" w14:textId="77777777" w:rsidR="00DD68F7" w:rsidRPr="00A1115A" w:rsidRDefault="00DD68F7" w:rsidP="00DD68F7">
      <w:pPr>
        <w:pStyle w:val="30"/>
      </w:pPr>
      <w:bookmarkStart w:id="120" w:name="_Toc21344322"/>
      <w:bookmarkStart w:id="121" w:name="_Toc29801808"/>
      <w:bookmarkStart w:id="122" w:name="_Toc29802232"/>
      <w:bookmarkStart w:id="123" w:name="_Toc29802857"/>
      <w:bookmarkStart w:id="124" w:name="_Toc36107599"/>
      <w:bookmarkStart w:id="125" w:name="_Toc37251365"/>
      <w:bookmarkStart w:id="126" w:name="_Toc45888213"/>
      <w:bookmarkStart w:id="127" w:name="_Toc45888812"/>
      <w:bookmarkStart w:id="128" w:name="_Toc61367477"/>
      <w:bookmarkStart w:id="129" w:name="_Toc61372860"/>
      <w:bookmarkStart w:id="130" w:name="_Toc68230807"/>
      <w:bookmarkStart w:id="131" w:name="_Toc69084220"/>
      <w:bookmarkStart w:id="132" w:name="_Toc75467230"/>
      <w:bookmarkStart w:id="133" w:name="_Toc76509252"/>
      <w:bookmarkStart w:id="134" w:name="_Toc76718242"/>
      <w:bookmarkStart w:id="135" w:name="_Toc83580563"/>
      <w:bookmarkStart w:id="136" w:name="_Toc84405072"/>
      <w:bookmarkStart w:id="137" w:name="_Toc84413681"/>
      <w:r w:rsidRPr="00A1115A">
        <w:t>6.3D.1</w:t>
      </w:r>
      <w:r w:rsidRPr="00A1115A">
        <w:tab/>
        <w:t>Minimum output power for UL MIMO</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26B0218D" w14:textId="77777777" w:rsidR="00DD68F7" w:rsidRPr="00A1115A" w:rsidRDefault="00DD68F7" w:rsidP="00DD68F7">
      <w:r w:rsidRPr="00A1115A">
        <w:t xml:space="preserve">For UE with two transmit antenna connectors in closed-loop spatial multiplexing scheme, the minimum output power is defined as the sum of the mean power from both transmit connector in one sub-frame (1 </w:t>
      </w:r>
      <w:proofErr w:type="spellStart"/>
      <w:r w:rsidRPr="00A1115A">
        <w:t>ms</w:t>
      </w:r>
      <w:proofErr w:type="spellEnd"/>
      <w:r w:rsidRPr="00A1115A">
        <w:t>). The minimum output power shall not exceed the values specified in Table 6.3.1-1.</w:t>
      </w:r>
    </w:p>
    <w:p w14:paraId="4E03E16F" w14:textId="22ED8FC1" w:rsidR="00DD68F7" w:rsidRPr="00A1115A" w:rsidRDefault="00DD68F7" w:rsidP="00DD68F7">
      <w:r w:rsidRPr="00A1115A">
        <w:t xml:space="preserve">If UE is scheduled for single antenna-port PUSCH transmission by DCI format 0_0 or by DCI format 0_1 for single antenna port </w:t>
      </w:r>
      <w:proofErr w:type="gramStart"/>
      <w:r w:rsidRPr="00A1115A">
        <w:t>codebook based</w:t>
      </w:r>
      <w:proofErr w:type="gramEnd"/>
      <w:r w:rsidRPr="00A1115A">
        <w:t xml:space="preserve"> transmission</w:t>
      </w:r>
      <w:ins w:id="138" w:author="Huawei-Chunying Gu" w:date="2023-05-09T15:48:00Z">
        <w:r w:rsidRPr="00DD68F7">
          <w:t xml:space="preserve"> </w:t>
        </w:r>
        <w:r>
          <w:t xml:space="preserve">with precoding matrix </w:t>
        </w:r>
        <w:r w:rsidRPr="00FE5FAF">
          <w:rPr>
            <w:i/>
            <w:iCs/>
          </w:rPr>
          <w:t>W</w:t>
        </w:r>
        <w:r>
          <w:t>=1 [6.3.1.5 TS 38.211]</w:t>
        </w:r>
      </w:ins>
      <w:r w:rsidRPr="00A1115A">
        <w:t>, the requirements in clause 6.3.1 apply</w:t>
      </w:r>
      <w:ins w:id="139" w:author="Huawei-Chunying Gu" w:date="2023-05-09T15:48:00Z">
        <w:r w:rsidRPr="00DD68F7">
          <w:t xml:space="preserve"> </w:t>
        </w:r>
        <w:r w:rsidRPr="00636D24">
          <w:t xml:space="preserve">when </w:t>
        </w:r>
        <w:proofErr w:type="spellStart"/>
        <w:r w:rsidRPr="00636D24">
          <w:rPr>
            <w:i/>
          </w:rPr>
          <w:t>TxD</w:t>
        </w:r>
        <w:proofErr w:type="spellEnd"/>
        <w:r w:rsidRPr="00636D24">
          <w:t xml:space="preserve"> is not indicated</w:t>
        </w:r>
        <w:r>
          <w:t xml:space="preserve">, and </w:t>
        </w:r>
      </w:ins>
      <w:ins w:id="140" w:author="Huawei-Chunying Gu" w:date="2023-05-09T16:17:00Z">
        <w:r w:rsidR="007332EF">
          <w:t xml:space="preserve">the </w:t>
        </w:r>
      </w:ins>
      <w:ins w:id="141" w:author="Huawei-Chunying Gu" w:date="2023-05-09T15:48:00Z">
        <w:r>
          <w:t xml:space="preserve">requirements in clause 6.3G.1 apply when </w:t>
        </w:r>
        <w:proofErr w:type="spellStart"/>
        <w:r w:rsidRPr="00636D24">
          <w:rPr>
            <w:i/>
          </w:rPr>
          <w:t>TxD</w:t>
        </w:r>
        <w:proofErr w:type="spellEnd"/>
        <w:r w:rsidRPr="00636D24">
          <w:t xml:space="preserve"> is indicated</w:t>
        </w:r>
      </w:ins>
      <w:r w:rsidRPr="00A1115A">
        <w:t>.</w:t>
      </w:r>
    </w:p>
    <w:p w14:paraId="05EC368B" w14:textId="77777777" w:rsidR="00DD68F7" w:rsidRPr="00A1115A" w:rsidRDefault="00DD68F7" w:rsidP="00DD68F7">
      <w:pPr>
        <w:pStyle w:val="30"/>
      </w:pPr>
      <w:bookmarkStart w:id="142" w:name="_Toc21344323"/>
      <w:bookmarkStart w:id="143" w:name="_Toc29801809"/>
      <w:bookmarkStart w:id="144" w:name="_Toc29802233"/>
      <w:bookmarkStart w:id="145" w:name="_Toc29802858"/>
      <w:bookmarkStart w:id="146" w:name="_Toc36107600"/>
      <w:bookmarkStart w:id="147" w:name="_Toc37251366"/>
      <w:bookmarkStart w:id="148" w:name="_Toc45888214"/>
      <w:bookmarkStart w:id="149" w:name="_Toc45888813"/>
      <w:bookmarkStart w:id="150" w:name="_Toc61367478"/>
      <w:bookmarkStart w:id="151" w:name="_Toc61372861"/>
      <w:bookmarkStart w:id="152" w:name="_Toc68230808"/>
      <w:bookmarkStart w:id="153" w:name="_Toc69084221"/>
      <w:bookmarkStart w:id="154" w:name="_Toc75467231"/>
      <w:bookmarkStart w:id="155" w:name="_Toc76509253"/>
      <w:bookmarkStart w:id="156" w:name="_Toc76718243"/>
      <w:bookmarkStart w:id="157" w:name="_Toc83580564"/>
      <w:bookmarkStart w:id="158" w:name="_Toc84405073"/>
      <w:bookmarkStart w:id="159" w:name="_Toc84413682"/>
      <w:r w:rsidRPr="00A1115A">
        <w:t>6.3D.2</w:t>
      </w:r>
      <w:r w:rsidRPr="00A1115A">
        <w:tab/>
        <w:t>Transmit OFF power for UL MIMO</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51F53675" w14:textId="77777777" w:rsidR="00DD68F7" w:rsidRPr="00A1115A" w:rsidRDefault="00DD68F7" w:rsidP="00DD68F7">
      <w:r w:rsidRPr="00A1115A">
        <w:t xml:space="preserve">The transmit OFF power is defined as the mean power at each transmit antenna connector in a duration of at least one sub-frame (1 </w:t>
      </w:r>
      <w:proofErr w:type="spellStart"/>
      <w:r w:rsidRPr="00A1115A">
        <w:t>ms</w:t>
      </w:r>
      <w:proofErr w:type="spellEnd"/>
      <w:r w:rsidRPr="00A1115A">
        <w:t>) excluding any transient periods.</w:t>
      </w:r>
    </w:p>
    <w:p w14:paraId="4736F6AD" w14:textId="77777777" w:rsidR="00DD68F7" w:rsidRPr="00A1115A" w:rsidRDefault="00DD68F7" w:rsidP="00DD68F7">
      <w:r w:rsidRPr="00A1115A">
        <w:lastRenderedPageBreak/>
        <w:t>The transmit OFF power at each transmit antenna connector shall not exceed the values specified in Table 6.3.2-1.</w:t>
      </w:r>
    </w:p>
    <w:p w14:paraId="22A23253" w14:textId="77777777" w:rsidR="00DD68F7" w:rsidRPr="00A1115A" w:rsidRDefault="00DD68F7" w:rsidP="00DD68F7">
      <w:pPr>
        <w:pStyle w:val="30"/>
      </w:pPr>
      <w:bookmarkStart w:id="160" w:name="_Toc21344324"/>
      <w:bookmarkStart w:id="161" w:name="_Toc29801810"/>
      <w:bookmarkStart w:id="162" w:name="_Toc29802234"/>
      <w:bookmarkStart w:id="163" w:name="_Toc29802859"/>
      <w:bookmarkStart w:id="164" w:name="_Toc36107601"/>
      <w:bookmarkStart w:id="165" w:name="_Toc37251367"/>
      <w:bookmarkStart w:id="166" w:name="_Toc45888215"/>
      <w:bookmarkStart w:id="167" w:name="_Toc45888814"/>
      <w:bookmarkStart w:id="168" w:name="_Toc61367479"/>
      <w:bookmarkStart w:id="169" w:name="_Toc61372862"/>
      <w:bookmarkStart w:id="170" w:name="_Toc68230809"/>
      <w:bookmarkStart w:id="171" w:name="_Toc69084222"/>
      <w:bookmarkStart w:id="172" w:name="_Toc75467232"/>
      <w:bookmarkStart w:id="173" w:name="_Toc76509254"/>
      <w:bookmarkStart w:id="174" w:name="_Toc76718244"/>
      <w:bookmarkStart w:id="175" w:name="_Toc83580565"/>
      <w:bookmarkStart w:id="176" w:name="_Toc84405074"/>
      <w:bookmarkStart w:id="177" w:name="_Toc84413683"/>
      <w:r w:rsidRPr="00A1115A">
        <w:t>6.3D.3</w:t>
      </w:r>
      <w:r w:rsidRPr="00A1115A">
        <w:tab/>
        <w:t>Transmit ON/OFF time mask for UL MIMO</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43716E12" w14:textId="77777777" w:rsidR="00DD68F7" w:rsidRPr="00A1115A" w:rsidRDefault="00DD68F7" w:rsidP="00DD68F7">
      <w:r w:rsidRPr="00A1115A">
        <w:t>For UE supporting UL MIMO, the ON/OFF time mask requirements in clause 6.3.3 apply at each transmit antenna connector.</w:t>
      </w:r>
    </w:p>
    <w:p w14:paraId="71989329" w14:textId="77777777" w:rsidR="00DD68F7" w:rsidRPr="00A1115A" w:rsidRDefault="00DD68F7" w:rsidP="00DD68F7">
      <w:r w:rsidRPr="00A1115A">
        <w:t>For UE with two transmit antenna connectors in closed-loop spatial multiplexing scheme, the general ON/OFF time mask requirements specified in clause 6.3.3.1 apply to each transmit antenna connector. The requirements shall be met with the UL MIMO configurations described in clause 6.2D.1.</w:t>
      </w:r>
    </w:p>
    <w:p w14:paraId="055277F2" w14:textId="43436E53" w:rsidR="00DD68F7" w:rsidRPr="00A1115A" w:rsidRDefault="00DD68F7" w:rsidP="00DD68F7">
      <w:r w:rsidRPr="00A1115A">
        <w:t xml:space="preserve">If UE is scheduled for single antenna-port PUSCH transmission by DCI format 0_0 or by DCI format 0_1 for single antenna port </w:t>
      </w:r>
      <w:proofErr w:type="gramStart"/>
      <w:r w:rsidRPr="00A1115A">
        <w:t>codebook based</w:t>
      </w:r>
      <w:proofErr w:type="gramEnd"/>
      <w:r w:rsidRPr="00A1115A">
        <w:t xml:space="preserve"> transmission</w:t>
      </w:r>
      <w:ins w:id="178" w:author="Huawei-Chunying Gu" w:date="2023-05-09T15:48:00Z">
        <w:r w:rsidRPr="00DD68F7">
          <w:t xml:space="preserve"> </w:t>
        </w:r>
        <w:r>
          <w:t xml:space="preserve">with precoding matrix </w:t>
        </w:r>
        <w:r w:rsidRPr="00FE5FAF">
          <w:rPr>
            <w:i/>
            <w:iCs/>
          </w:rPr>
          <w:t>W</w:t>
        </w:r>
        <w:r>
          <w:t>=1 [6.3.1.5 TS 38.211]</w:t>
        </w:r>
      </w:ins>
      <w:r w:rsidRPr="00A1115A">
        <w:t>, the requirements in clause 6.3.3 apply</w:t>
      </w:r>
      <w:ins w:id="179" w:author="Huawei-Chunying Gu" w:date="2023-05-09T15:48:00Z">
        <w:r w:rsidRPr="00DD68F7">
          <w:t xml:space="preserve"> </w:t>
        </w:r>
        <w:r w:rsidRPr="00636D24">
          <w:t xml:space="preserve">when </w:t>
        </w:r>
        <w:proofErr w:type="spellStart"/>
        <w:r w:rsidRPr="00636D24">
          <w:rPr>
            <w:i/>
          </w:rPr>
          <w:t>TxD</w:t>
        </w:r>
        <w:proofErr w:type="spellEnd"/>
        <w:r w:rsidRPr="00636D24">
          <w:t xml:space="preserve"> is not indicated</w:t>
        </w:r>
        <w:r>
          <w:t xml:space="preserve">, </w:t>
        </w:r>
      </w:ins>
      <w:ins w:id="180" w:author="Huawei-Chunying Gu" w:date="2023-05-09T16:17:00Z">
        <w:r w:rsidR="007332EF">
          <w:t xml:space="preserve">and the </w:t>
        </w:r>
      </w:ins>
      <w:ins w:id="181" w:author="Huawei-Chunying Gu" w:date="2023-05-09T15:48:00Z">
        <w:r>
          <w:t>requirements in clause 6.3G.</w:t>
        </w:r>
      </w:ins>
      <w:ins w:id="182" w:author="Huawei-Chunying Gu" w:date="2023-05-09T15:49:00Z">
        <w:r>
          <w:t>3</w:t>
        </w:r>
      </w:ins>
      <w:ins w:id="183" w:author="Huawei-Chunying Gu" w:date="2023-05-09T15:48:00Z">
        <w:r>
          <w:t xml:space="preserve"> apply when </w:t>
        </w:r>
        <w:proofErr w:type="spellStart"/>
        <w:r w:rsidRPr="00636D24">
          <w:rPr>
            <w:i/>
          </w:rPr>
          <w:t>TxD</w:t>
        </w:r>
        <w:proofErr w:type="spellEnd"/>
        <w:r w:rsidRPr="00636D24">
          <w:t xml:space="preserve"> is indicated</w:t>
        </w:r>
      </w:ins>
      <w:r w:rsidRPr="00A1115A">
        <w:t>.</w:t>
      </w:r>
    </w:p>
    <w:p w14:paraId="47D02FB1" w14:textId="77777777" w:rsidR="00DD68F7" w:rsidRPr="00A1115A" w:rsidRDefault="00DD68F7" w:rsidP="00DD68F7">
      <w:pPr>
        <w:pStyle w:val="30"/>
      </w:pPr>
      <w:bookmarkStart w:id="184" w:name="_Toc21344325"/>
      <w:bookmarkStart w:id="185" w:name="_Toc29801811"/>
      <w:bookmarkStart w:id="186" w:name="_Toc29802235"/>
      <w:bookmarkStart w:id="187" w:name="_Toc29802860"/>
      <w:bookmarkStart w:id="188" w:name="_Toc36107602"/>
      <w:bookmarkStart w:id="189" w:name="_Toc37251368"/>
      <w:bookmarkStart w:id="190" w:name="_Toc45888216"/>
      <w:bookmarkStart w:id="191" w:name="_Toc45888815"/>
      <w:bookmarkStart w:id="192" w:name="_Toc61367480"/>
      <w:bookmarkStart w:id="193" w:name="_Toc61372863"/>
      <w:bookmarkStart w:id="194" w:name="_Toc68230810"/>
      <w:bookmarkStart w:id="195" w:name="_Toc69084223"/>
      <w:bookmarkStart w:id="196" w:name="_Toc75467233"/>
      <w:bookmarkStart w:id="197" w:name="_Toc76509255"/>
      <w:bookmarkStart w:id="198" w:name="_Toc76718245"/>
      <w:bookmarkStart w:id="199" w:name="_Toc83580566"/>
      <w:bookmarkStart w:id="200" w:name="_Toc84405075"/>
      <w:bookmarkStart w:id="201" w:name="_Toc84413684"/>
      <w:r w:rsidRPr="00A1115A">
        <w:t>6.3D.4</w:t>
      </w:r>
      <w:r w:rsidRPr="00A1115A">
        <w:tab/>
        <w:t>Power control for UL MIMO</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18C27CA9" w14:textId="77777777" w:rsidR="00DD68F7" w:rsidRPr="00A1115A" w:rsidRDefault="00DD68F7" w:rsidP="00DD68F7">
      <w:r w:rsidRPr="00A1115A">
        <w:t>For UE supporting UL MIMO, the power control tolerance applies to the sum of output powers from both transmit antenna connector.</w:t>
      </w:r>
    </w:p>
    <w:p w14:paraId="78350D53" w14:textId="77777777" w:rsidR="00DD68F7" w:rsidRPr="00A1115A" w:rsidRDefault="00DD68F7" w:rsidP="00DD68F7">
      <w:r w:rsidRPr="00A1115A">
        <w:t>The power control requirements specified in clause 6.3.4 apply to UE with two transmit antenna connectors in closed-loop spatial multiplexing scheme. The requirements shall be met with UL MIMO configurations described in clause 6.2D.1.</w:t>
      </w:r>
    </w:p>
    <w:p w14:paraId="264D1041" w14:textId="0DCCDF6B" w:rsidR="00DD68F7" w:rsidRPr="00A1115A" w:rsidRDefault="00DD68F7" w:rsidP="00DD68F7">
      <w:r w:rsidRPr="00A1115A">
        <w:t xml:space="preserve">If UE is scheduled for single antenna-port PUSCH transmission by DCI format 0_0 or by DCI format 0_1 for single antenna port </w:t>
      </w:r>
      <w:proofErr w:type="gramStart"/>
      <w:r w:rsidRPr="00A1115A">
        <w:t>codebook based</w:t>
      </w:r>
      <w:proofErr w:type="gramEnd"/>
      <w:r w:rsidRPr="00A1115A">
        <w:t xml:space="preserve"> transmission</w:t>
      </w:r>
      <w:ins w:id="202" w:author="Huawei-Chunying Gu" w:date="2023-05-09T15:49:00Z">
        <w:r w:rsidRPr="00DD68F7">
          <w:t xml:space="preserve"> </w:t>
        </w:r>
        <w:r>
          <w:t xml:space="preserve">with precoding matrix </w:t>
        </w:r>
        <w:r w:rsidRPr="00FE5FAF">
          <w:rPr>
            <w:i/>
            <w:iCs/>
          </w:rPr>
          <w:t>W</w:t>
        </w:r>
        <w:r>
          <w:t>=1 [6.3.1.5 TS 38.211]</w:t>
        </w:r>
      </w:ins>
      <w:r w:rsidRPr="00A1115A">
        <w:t>, the requirements in clause 6.3.4 apply</w:t>
      </w:r>
      <w:ins w:id="203" w:author="Huawei-Chunying Gu" w:date="2023-05-09T15:49:00Z">
        <w:r w:rsidRPr="00DD68F7">
          <w:t xml:space="preserve"> </w:t>
        </w:r>
        <w:r w:rsidRPr="00636D24">
          <w:t xml:space="preserve">when </w:t>
        </w:r>
        <w:proofErr w:type="spellStart"/>
        <w:r w:rsidRPr="00636D24">
          <w:rPr>
            <w:i/>
          </w:rPr>
          <w:t>TxD</w:t>
        </w:r>
        <w:proofErr w:type="spellEnd"/>
        <w:r w:rsidRPr="00636D24">
          <w:t xml:space="preserve"> is not indicated</w:t>
        </w:r>
        <w:r>
          <w:t>, and</w:t>
        </w:r>
      </w:ins>
      <w:ins w:id="204" w:author="Huawei-Chunying Gu" w:date="2023-05-09T16:17:00Z">
        <w:r w:rsidR="007332EF">
          <w:t xml:space="preserve"> the</w:t>
        </w:r>
      </w:ins>
      <w:ins w:id="205" w:author="Huawei-Chunying Gu" w:date="2023-05-09T15:49:00Z">
        <w:r>
          <w:t xml:space="preserve"> requirements in clause 6.3G.4 apply when </w:t>
        </w:r>
        <w:proofErr w:type="spellStart"/>
        <w:r w:rsidRPr="00636D24">
          <w:rPr>
            <w:i/>
          </w:rPr>
          <w:t>TxD</w:t>
        </w:r>
        <w:proofErr w:type="spellEnd"/>
        <w:r w:rsidRPr="00636D24">
          <w:t xml:space="preserve"> is indicated</w:t>
        </w:r>
      </w:ins>
      <w:r w:rsidRPr="00A1115A">
        <w:t>.</w:t>
      </w:r>
    </w:p>
    <w:p w14:paraId="494BB8B2" w14:textId="77777777" w:rsidR="00DD68F7" w:rsidRDefault="00DD68F7" w:rsidP="00DD68F7"/>
    <w:p w14:paraId="6C13ACFF" w14:textId="77777777" w:rsidR="000F0C11" w:rsidRDefault="000F0C11" w:rsidP="000F0C1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BEAF90E" w14:textId="77777777" w:rsidR="000F0C11" w:rsidRPr="001C0CC4" w:rsidRDefault="000F0C11" w:rsidP="000F0C11">
      <w:pPr>
        <w:pStyle w:val="30"/>
      </w:pPr>
      <w:r w:rsidRPr="002E244C">
        <w:rPr>
          <w:rFonts w:eastAsia="MS Mincho"/>
        </w:rPr>
        <w:t>6.3H</w:t>
      </w:r>
      <w:r>
        <w:rPr>
          <w:rFonts w:eastAsia="MS Mincho"/>
        </w:rPr>
        <w:t>.1</w:t>
      </w:r>
      <w:r w:rsidRPr="002E244C">
        <w:rPr>
          <w:rFonts w:eastAsia="MS Mincho"/>
        </w:rPr>
        <w:tab/>
        <w:t xml:space="preserve">Output power dynamics for </w:t>
      </w:r>
      <w:r w:rsidRPr="0019234D">
        <w:rPr>
          <w:rFonts w:eastAsia="MS Mincho"/>
        </w:rPr>
        <w:t xml:space="preserve">intra-band UL contiguous CA </w:t>
      </w:r>
      <w:r>
        <w:rPr>
          <w:rFonts w:eastAsia="MS Mincho"/>
        </w:rPr>
        <w:t>with</w:t>
      </w:r>
      <w:r w:rsidRPr="0019234D">
        <w:rPr>
          <w:rFonts w:eastAsia="MS Mincho"/>
        </w:rPr>
        <w:t xml:space="preserve"> UL MIMO</w:t>
      </w:r>
    </w:p>
    <w:p w14:paraId="306177BC" w14:textId="77777777" w:rsidR="000F0C11" w:rsidRDefault="000F0C11" w:rsidP="000F0C11">
      <w:pPr>
        <w:pStyle w:val="40"/>
        <w:rPr>
          <w:rFonts w:eastAsia="MS Mincho"/>
        </w:rPr>
      </w:pPr>
      <w:bookmarkStart w:id="206" w:name="_Toc83580602"/>
      <w:bookmarkStart w:id="207" w:name="_Toc84405111"/>
      <w:bookmarkStart w:id="208" w:name="_Toc84413720"/>
      <w:r>
        <w:rPr>
          <w:rFonts w:eastAsia="MS Mincho"/>
        </w:rPr>
        <w:t>6.3H.1.1</w:t>
      </w:r>
      <w:r>
        <w:rPr>
          <w:rFonts w:eastAsia="MS Mincho"/>
        </w:rPr>
        <w:tab/>
        <w:t xml:space="preserve">Minimum output power for </w:t>
      </w:r>
      <w:r w:rsidRPr="0019234D">
        <w:rPr>
          <w:rFonts w:eastAsia="MS Mincho"/>
        </w:rPr>
        <w:t xml:space="preserve">intra-band UL contiguous CA </w:t>
      </w:r>
      <w:r>
        <w:rPr>
          <w:rFonts w:eastAsia="MS Mincho"/>
        </w:rPr>
        <w:t>with</w:t>
      </w:r>
      <w:r w:rsidRPr="0019234D">
        <w:rPr>
          <w:rFonts w:eastAsia="MS Mincho"/>
        </w:rPr>
        <w:t xml:space="preserve"> UL MIMO</w:t>
      </w:r>
      <w:bookmarkEnd w:id="206"/>
      <w:bookmarkEnd w:id="207"/>
      <w:bookmarkEnd w:id="208"/>
      <w:r>
        <w:rPr>
          <w:rFonts w:eastAsia="MS Mincho"/>
        </w:rPr>
        <w:t xml:space="preserve"> </w:t>
      </w:r>
    </w:p>
    <w:p w14:paraId="263B45A2" w14:textId="77777777" w:rsidR="000F0C11" w:rsidRDefault="000F0C11" w:rsidP="000F0C11">
      <w:r w:rsidRPr="001C0CC4">
        <w:t xml:space="preserve">For </w:t>
      </w:r>
      <w:r>
        <w:t xml:space="preserve">intra-band UL contiguous CA and </w:t>
      </w:r>
      <w:r w:rsidRPr="001C0CC4">
        <w:t xml:space="preserve">UE with two transmit antenna connectors in closed-loop spatial multiplexing scheme, the minimum output power is defined as the sum of the mean power </w:t>
      </w:r>
      <w:r>
        <w:t>from both</w:t>
      </w:r>
      <w:r w:rsidRPr="001C0CC4">
        <w:t xml:space="preserve"> transmit connector in one sub-frame (1 </w:t>
      </w:r>
      <w:proofErr w:type="spellStart"/>
      <w:r w:rsidRPr="001C0CC4">
        <w:t>ms</w:t>
      </w:r>
      <w:proofErr w:type="spellEnd"/>
      <w:r w:rsidRPr="001C0CC4">
        <w:t>)</w:t>
      </w:r>
      <w:r>
        <w:t xml:space="preserve"> on each CC</w:t>
      </w:r>
      <w:r w:rsidRPr="001C0CC4">
        <w:t xml:space="preserve">. The minimum output power shall not exceed the values specified in </w:t>
      </w:r>
      <w:r>
        <w:t>clause 6.3A.1.1</w:t>
      </w:r>
      <w:r w:rsidRPr="001C0CC4">
        <w:t>.</w:t>
      </w:r>
    </w:p>
    <w:p w14:paraId="4AEB25A0" w14:textId="603843EB" w:rsidR="000F0C11" w:rsidRPr="001C0CC4" w:rsidRDefault="000F0C11" w:rsidP="000F0C11">
      <w:r>
        <w:t xml:space="preserve">If UE is scheduled for single antenna-port PUSCH transmission by DCI format 0_0 or by DCI format 0_1 for single antenna port </w:t>
      </w:r>
      <w:proofErr w:type="gramStart"/>
      <w:r>
        <w:t>codebook based</w:t>
      </w:r>
      <w:proofErr w:type="gramEnd"/>
      <w:r>
        <w:t xml:space="preserve"> transmission</w:t>
      </w:r>
      <w:ins w:id="209" w:author="Huawei-Chunying Gu" w:date="2023-05-10T17:46:00Z">
        <w:r w:rsidRPr="000F0C11">
          <w:t xml:space="preserve"> </w:t>
        </w:r>
        <w:r>
          <w:t xml:space="preserve">with precoding matrix </w:t>
        </w:r>
        <w:r w:rsidRPr="00FE5FAF">
          <w:rPr>
            <w:i/>
            <w:iCs/>
          </w:rPr>
          <w:t>W</w:t>
        </w:r>
        <w:r>
          <w:t>=1 [6.3.1.5 TS 38.211]</w:t>
        </w:r>
      </w:ins>
      <w:r>
        <w:t>, the requirements in clause 6.3A.1 apply.</w:t>
      </w:r>
    </w:p>
    <w:p w14:paraId="3A0F59CB" w14:textId="77777777" w:rsidR="000F0C11" w:rsidRPr="001C0CC4" w:rsidRDefault="000F0C11" w:rsidP="000F0C11">
      <w:pPr>
        <w:pStyle w:val="40"/>
      </w:pPr>
      <w:bookmarkStart w:id="210" w:name="_Toc83580603"/>
      <w:bookmarkStart w:id="211" w:name="_Toc84405112"/>
      <w:bookmarkStart w:id="212" w:name="_Toc84413721"/>
      <w:r w:rsidRPr="001C0CC4">
        <w:t>6.3</w:t>
      </w:r>
      <w:r>
        <w:t>H.1</w:t>
      </w:r>
      <w:r w:rsidRPr="001C0CC4">
        <w:t>.2</w:t>
      </w:r>
      <w:r w:rsidRPr="001C0CC4">
        <w:tab/>
        <w:t>Transmit OFF power</w:t>
      </w:r>
      <w:r>
        <w:t xml:space="preserve"> for </w:t>
      </w:r>
      <w:r w:rsidRPr="0019234D">
        <w:rPr>
          <w:rFonts w:eastAsia="MS Mincho"/>
        </w:rPr>
        <w:t xml:space="preserve">intra-band UL contiguous CA </w:t>
      </w:r>
      <w:r>
        <w:rPr>
          <w:rFonts w:eastAsia="MS Mincho"/>
        </w:rPr>
        <w:t>with</w:t>
      </w:r>
      <w:r w:rsidRPr="0019234D">
        <w:rPr>
          <w:rFonts w:eastAsia="MS Mincho"/>
        </w:rPr>
        <w:t xml:space="preserve"> UL MIMO</w:t>
      </w:r>
      <w:bookmarkEnd w:id="210"/>
      <w:bookmarkEnd w:id="211"/>
      <w:bookmarkEnd w:id="212"/>
      <w:r>
        <w:t xml:space="preserve"> </w:t>
      </w:r>
    </w:p>
    <w:p w14:paraId="79F4A572" w14:textId="77777777" w:rsidR="000F0C11" w:rsidRPr="001C0CC4" w:rsidRDefault="000F0C11" w:rsidP="000F0C11">
      <w:r w:rsidRPr="001C0CC4">
        <w:t xml:space="preserve">The transmit OFF power is defined as the mean power at each transmit antenna connector in a duration of at least one sub-frame (1 </w:t>
      </w:r>
      <w:proofErr w:type="spellStart"/>
      <w:r w:rsidRPr="001C0CC4">
        <w:t>ms</w:t>
      </w:r>
      <w:proofErr w:type="spellEnd"/>
      <w:r w:rsidRPr="001C0CC4">
        <w:t>) excluding any transient periods.</w:t>
      </w:r>
    </w:p>
    <w:p w14:paraId="397C0B6A" w14:textId="77777777" w:rsidR="000F0C11" w:rsidRPr="001C0CC4" w:rsidRDefault="000F0C11" w:rsidP="000F0C11">
      <w:r w:rsidRPr="001C0CC4">
        <w:t xml:space="preserve">The transmit OFF power at each transmit antenna connector </w:t>
      </w:r>
      <w:r>
        <w:t xml:space="preserve">on each CC </w:t>
      </w:r>
      <w:r w:rsidRPr="001C0CC4">
        <w:t xml:space="preserve">shall not exceed the values specified in </w:t>
      </w:r>
      <w:r>
        <w:t>clause 6.3A.2.1</w:t>
      </w:r>
      <w:r w:rsidRPr="001C0CC4">
        <w:t>.</w:t>
      </w:r>
    </w:p>
    <w:p w14:paraId="66CEA4DE" w14:textId="77777777" w:rsidR="000F0C11" w:rsidRPr="001C0CC4" w:rsidRDefault="000F0C11" w:rsidP="000F0C11">
      <w:pPr>
        <w:pStyle w:val="40"/>
      </w:pPr>
      <w:bookmarkStart w:id="213" w:name="_Toc83580604"/>
      <w:bookmarkStart w:id="214" w:name="_Toc84405113"/>
      <w:bookmarkStart w:id="215" w:name="_Toc84413722"/>
      <w:r w:rsidRPr="001C0CC4">
        <w:t>6.3</w:t>
      </w:r>
      <w:r>
        <w:t>H.1</w:t>
      </w:r>
      <w:r w:rsidRPr="001C0CC4">
        <w:t>.3</w:t>
      </w:r>
      <w:r w:rsidRPr="001C0CC4">
        <w:tab/>
        <w:t>Transmit ON/OFF time mask</w:t>
      </w:r>
      <w:r>
        <w:t xml:space="preserve"> for </w:t>
      </w:r>
      <w:r w:rsidRPr="0019234D">
        <w:rPr>
          <w:rFonts w:eastAsia="MS Mincho"/>
        </w:rPr>
        <w:t xml:space="preserve">intra-band UL contiguous CA </w:t>
      </w:r>
      <w:r>
        <w:rPr>
          <w:rFonts w:eastAsia="MS Mincho"/>
        </w:rPr>
        <w:t>with</w:t>
      </w:r>
      <w:r w:rsidRPr="0019234D">
        <w:rPr>
          <w:rFonts w:eastAsia="MS Mincho"/>
        </w:rPr>
        <w:t xml:space="preserve"> UL MIMO</w:t>
      </w:r>
      <w:bookmarkEnd w:id="213"/>
      <w:bookmarkEnd w:id="214"/>
      <w:bookmarkEnd w:id="215"/>
    </w:p>
    <w:p w14:paraId="2097BDCE" w14:textId="77777777" w:rsidR="000F0C11" w:rsidRDefault="000F0C11" w:rsidP="000F0C11">
      <w:r w:rsidRPr="001C0CC4">
        <w:t xml:space="preserve">For UE supporting </w:t>
      </w:r>
      <w:r>
        <w:t xml:space="preserve">intra-band UL contiguous CA and </w:t>
      </w:r>
      <w:r w:rsidRPr="001C0CC4">
        <w:t xml:space="preserve">UL MIMO, the ON/OFF time mask requirements in </w:t>
      </w:r>
      <w:r>
        <w:t>clause</w:t>
      </w:r>
      <w:r w:rsidRPr="001C0CC4">
        <w:t xml:space="preserve"> 6.3</w:t>
      </w:r>
      <w:r>
        <w:t>A</w:t>
      </w:r>
      <w:r w:rsidRPr="001C0CC4">
        <w:t>.3</w:t>
      </w:r>
      <w:r>
        <w:t>.1</w:t>
      </w:r>
      <w:r w:rsidRPr="001C0CC4">
        <w:t xml:space="preserve"> apply at each transmit antenna connector</w:t>
      </w:r>
      <w:r>
        <w:t xml:space="preserve"> on each CC</w:t>
      </w:r>
      <w:r w:rsidRPr="001C0CC4">
        <w:t>.</w:t>
      </w:r>
      <w:r>
        <w:t xml:space="preserve"> </w:t>
      </w:r>
      <w:r w:rsidRPr="001C0CC4">
        <w:t xml:space="preserve">The requirements shall be met with the UL MIMO configurations described in </w:t>
      </w:r>
      <w:r>
        <w:t>clause</w:t>
      </w:r>
      <w:r w:rsidRPr="001C0CC4">
        <w:t xml:space="preserve"> 6.2</w:t>
      </w:r>
      <w:r>
        <w:t>H</w:t>
      </w:r>
      <w:r w:rsidRPr="001C0CC4">
        <w:t>.1.</w:t>
      </w:r>
    </w:p>
    <w:p w14:paraId="7859438D" w14:textId="323B9FB4" w:rsidR="000F0C11" w:rsidRPr="001C0CC4" w:rsidRDefault="000F0C11" w:rsidP="000F0C11">
      <w:r>
        <w:lastRenderedPageBreak/>
        <w:t xml:space="preserve">If UE is scheduled for single antenna-port PUSCH transmission by DCI format 0_0 or by DCI format 0_1 for single antenna port </w:t>
      </w:r>
      <w:proofErr w:type="gramStart"/>
      <w:r>
        <w:t>codebook based</w:t>
      </w:r>
      <w:proofErr w:type="gramEnd"/>
      <w:r>
        <w:t xml:space="preserve"> transmission</w:t>
      </w:r>
      <w:ins w:id="216" w:author="Huawei-Chunying Gu" w:date="2023-05-10T17:46:00Z">
        <w:r w:rsidRPr="000F0C11">
          <w:t xml:space="preserve"> </w:t>
        </w:r>
        <w:r>
          <w:t xml:space="preserve">with precoding matrix </w:t>
        </w:r>
        <w:r w:rsidRPr="00FE5FAF">
          <w:rPr>
            <w:i/>
            <w:iCs/>
          </w:rPr>
          <w:t>W</w:t>
        </w:r>
        <w:r>
          <w:t>=1 [6.3.1.5 TS 38.211]</w:t>
        </w:r>
      </w:ins>
      <w:r>
        <w:t>, the requirements in clause 6.3A.3 apply.</w:t>
      </w:r>
    </w:p>
    <w:p w14:paraId="13816F83" w14:textId="77777777" w:rsidR="000F0C11" w:rsidRPr="001C0CC4" w:rsidRDefault="000F0C11" w:rsidP="000F0C11">
      <w:pPr>
        <w:pStyle w:val="40"/>
      </w:pPr>
      <w:bookmarkStart w:id="217" w:name="_Toc83580605"/>
      <w:bookmarkStart w:id="218" w:name="_Toc84405114"/>
      <w:bookmarkStart w:id="219" w:name="_Toc84413723"/>
      <w:r w:rsidRPr="001C0CC4">
        <w:t>6.3</w:t>
      </w:r>
      <w:r>
        <w:t>H.1</w:t>
      </w:r>
      <w:r w:rsidRPr="001C0CC4">
        <w:t>.4</w:t>
      </w:r>
      <w:r w:rsidRPr="001C0CC4">
        <w:tab/>
        <w:t>Power control</w:t>
      </w:r>
      <w:r>
        <w:t xml:space="preserve"> for </w:t>
      </w:r>
      <w:r w:rsidRPr="0019234D">
        <w:rPr>
          <w:rFonts w:eastAsia="MS Mincho"/>
        </w:rPr>
        <w:t xml:space="preserve">intra-band UL contiguous CA </w:t>
      </w:r>
      <w:r>
        <w:rPr>
          <w:rFonts w:eastAsia="MS Mincho"/>
        </w:rPr>
        <w:t>with</w:t>
      </w:r>
      <w:r w:rsidRPr="0019234D">
        <w:rPr>
          <w:rFonts w:eastAsia="MS Mincho"/>
        </w:rPr>
        <w:t xml:space="preserve"> UL MIMO</w:t>
      </w:r>
      <w:bookmarkEnd w:id="217"/>
      <w:bookmarkEnd w:id="218"/>
      <w:bookmarkEnd w:id="219"/>
    </w:p>
    <w:p w14:paraId="679FAEA8" w14:textId="77777777" w:rsidR="000F0C11" w:rsidRDefault="000F0C11" w:rsidP="000F0C11">
      <w:r w:rsidRPr="001C0CC4">
        <w:t xml:space="preserve">For UE supporting </w:t>
      </w:r>
      <w:r>
        <w:t>intra-band UL contiguous CA</w:t>
      </w:r>
      <w:r w:rsidRPr="001C0CC4">
        <w:t xml:space="preserve"> </w:t>
      </w:r>
      <w:r>
        <w:rPr>
          <w:rFonts w:hint="eastAsia"/>
          <w:lang w:eastAsia="zh-CN"/>
        </w:rPr>
        <w:t>a</w:t>
      </w:r>
      <w:r>
        <w:rPr>
          <w:lang w:eastAsia="zh-CN"/>
        </w:rPr>
        <w:t xml:space="preserve">nd </w:t>
      </w:r>
      <w:r w:rsidRPr="001C0CC4">
        <w:t xml:space="preserve">UL MIMO, the power control tolerance in </w:t>
      </w:r>
      <w:r>
        <w:t>clause</w:t>
      </w:r>
      <w:r w:rsidRPr="001C0CC4">
        <w:t xml:space="preserve"> 6.3</w:t>
      </w:r>
      <w:r>
        <w:t>A</w:t>
      </w:r>
      <w:r w:rsidRPr="001C0CC4">
        <w:t>.</w:t>
      </w:r>
      <w:r>
        <w:t xml:space="preserve">4.1 </w:t>
      </w:r>
      <w:r w:rsidRPr="001C0CC4">
        <w:t>applies to the sum of output power</w:t>
      </w:r>
      <w:r>
        <w:t>s</w:t>
      </w:r>
      <w:r w:rsidRPr="001C0CC4">
        <w:t xml:space="preserve"> </w:t>
      </w:r>
      <w:r>
        <w:t>from both</w:t>
      </w:r>
      <w:r w:rsidRPr="001C0CC4">
        <w:t xml:space="preserve"> transmit antenna connector</w:t>
      </w:r>
      <w:r>
        <w:t xml:space="preserve"> on each CC</w:t>
      </w:r>
      <w:r w:rsidRPr="001C0CC4">
        <w:t>.</w:t>
      </w:r>
      <w:r>
        <w:t xml:space="preserve"> </w:t>
      </w:r>
      <w:r w:rsidRPr="001C0CC4">
        <w:t xml:space="preserve">The requirements shall be met with UL MIMO configurations described in </w:t>
      </w:r>
      <w:r>
        <w:t>clause</w:t>
      </w:r>
      <w:r w:rsidRPr="001C0CC4">
        <w:t xml:space="preserve"> 6.2</w:t>
      </w:r>
      <w:r>
        <w:t>H</w:t>
      </w:r>
      <w:r w:rsidRPr="001C0CC4">
        <w:t>.1.</w:t>
      </w:r>
    </w:p>
    <w:p w14:paraId="73FC5A77" w14:textId="7480103A" w:rsidR="000F0C11" w:rsidRPr="001C0CC4" w:rsidRDefault="000F0C11" w:rsidP="000F0C11">
      <w:r>
        <w:t xml:space="preserve">If UE is scheduled for single antenna-port PUSCH transmission by DCI format 0_0 or by DCI format 0_1 for single antenna port </w:t>
      </w:r>
      <w:proofErr w:type="gramStart"/>
      <w:r>
        <w:t>codebook based</w:t>
      </w:r>
      <w:proofErr w:type="gramEnd"/>
      <w:r>
        <w:t xml:space="preserve"> transmission</w:t>
      </w:r>
      <w:ins w:id="220" w:author="Huawei-Chunying Gu" w:date="2023-05-10T17:46:00Z">
        <w:r w:rsidRPr="000F0C11">
          <w:t xml:space="preserve"> </w:t>
        </w:r>
        <w:r>
          <w:t xml:space="preserve">with precoding matrix </w:t>
        </w:r>
        <w:r w:rsidRPr="00FE5FAF">
          <w:rPr>
            <w:i/>
            <w:iCs/>
          </w:rPr>
          <w:t>W</w:t>
        </w:r>
        <w:r>
          <w:t>=1 [6.3.1.5 TS 38.211]</w:t>
        </w:r>
      </w:ins>
      <w:r>
        <w:t>, the requirements in clause 6.3A.4 apply.</w:t>
      </w:r>
    </w:p>
    <w:p w14:paraId="044192DB" w14:textId="77777777" w:rsidR="000F0C11" w:rsidRPr="000F0C11" w:rsidRDefault="000F0C11" w:rsidP="00DD68F7"/>
    <w:p w14:paraId="62AB98D9" w14:textId="77777777" w:rsidR="000F0C11" w:rsidRPr="00DD68F7" w:rsidRDefault="000F0C11" w:rsidP="00DD68F7"/>
    <w:p w14:paraId="50C85AFF" w14:textId="77777777" w:rsidR="00DD68F7" w:rsidRDefault="00DD68F7" w:rsidP="00DD68F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6733FF2" w14:textId="77777777" w:rsidR="00DD68F7" w:rsidRPr="00835F44" w:rsidRDefault="00DD68F7" w:rsidP="00DD68F7">
      <w:pPr>
        <w:pStyle w:val="30"/>
      </w:pPr>
      <w:r w:rsidRPr="00835F44">
        <w:t>6.4D.</w:t>
      </w:r>
      <w:r>
        <w:t>0</w:t>
      </w:r>
      <w:r w:rsidRPr="00835F44">
        <w:tab/>
      </w:r>
      <w:r>
        <w:t>General</w:t>
      </w:r>
    </w:p>
    <w:p w14:paraId="6E69047F" w14:textId="77777777" w:rsidR="00DD68F7" w:rsidRDefault="00DD68F7" w:rsidP="00DD68F7">
      <w:r w:rsidRPr="00835F44">
        <w:t xml:space="preserve">For </w:t>
      </w:r>
      <w:r>
        <w:t xml:space="preserve">a </w:t>
      </w:r>
      <w:r w:rsidRPr="00835F44">
        <w:t xml:space="preserve">UE supporting UL MIMO, the </w:t>
      </w:r>
      <w:r>
        <w:t>requirements in this section are defined per layer or as the sum of emissions from both antennas to account for the UL MIMO scheme.</w:t>
      </w:r>
    </w:p>
    <w:p w14:paraId="4DDE7751" w14:textId="77777777" w:rsidR="00DD68F7" w:rsidRDefault="00DD68F7" w:rsidP="00DD68F7">
      <w:r>
        <w:t xml:space="preserve">Alternatively, when applicable, requirements may be verified per antenna connector using an </w:t>
      </w:r>
      <w:r w:rsidRPr="00835F44">
        <w:rPr>
          <w:rFonts w:hint="eastAsia"/>
        </w:rPr>
        <w:t xml:space="preserve">UL MIMO transmission </w:t>
      </w:r>
      <w:r w:rsidRPr="00835F44">
        <w:t>with</w:t>
      </w:r>
      <w:r w:rsidRPr="00835F44">
        <w:rPr>
          <w:rFonts w:hint="eastAsia"/>
        </w:rPr>
        <w:t xml:space="preserve"> codebook </w:t>
      </w:r>
      <w:r w:rsidRPr="00835F44">
        <w:t>of</w:t>
      </w:r>
      <w:r w:rsidRPr="00835F44">
        <w:rPr>
          <w:rFonts w:ascii="Arial" w:hAnsi="Arial"/>
          <w:noProof/>
          <w:position w:val="-26"/>
          <w:sz w:val="18"/>
          <w:lang w:val="en-US" w:eastAsia="zh-CN"/>
        </w:rPr>
        <w:drawing>
          <wp:inline distT="0" distB="0" distL="0" distR="0" wp14:anchorId="09FF1953" wp14:editId="1A7B4166">
            <wp:extent cx="607060" cy="387985"/>
            <wp:effectExtent l="0" t="0" r="2540" b="0"/>
            <wp:docPr id="2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srcRect/>
                    <a:stretch>
                      <a:fillRect/>
                    </a:stretch>
                  </pic:blipFill>
                  <pic:spPr bwMode="auto">
                    <a:xfrm>
                      <a:off x="0" y="0"/>
                      <a:ext cx="607060" cy="387985"/>
                    </a:xfrm>
                    <a:prstGeom prst="rect">
                      <a:avLst/>
                    </a:prstGeom>
                    <a:noFill/>
                    <a:ln w="9525">
                      <a:noFill/>
                      <a:miter lim="800000"/>
                      <a:headEnd/>
                      <a:tailEnd/>
                    </a:ln>
                  </pic:spPr>
                </pic:pic>
              </a:graphicData>
            </a:graphic>
          </wp:inline>
        </w:drawing>
      </w:r>
      <w:r>
        <w:t xml:space="preserve"> and a configuration defined in Table 6.4D.0-1.</w:t>
      </w:r>
    </w:p>
    <w:p w14:paraId="6A944FF1" w14:textId="77777777" w:rsidR="00DD68F7" w:rsidRPr="00835F44" w:rsidRDefault="00DD68F7" w:rsidP="00DD68F7">
      <w:pPr>
        <w:pStyle w:val="TH"/>
      </w:pPr>
      <w:r w:rsidRPr="00835F44">
        <w:t xml:space="preserve">Table </w:t>
      </w:r>
      <w:r w:rsidRPr="00835F44">
        <w:rPr>
          <w:rFonts w:hint="eastAsia"/>
        </w:rPr>
        <w:t>6</w:t>
      </w:r>
      <w:r w:rsidRPr="00835F44">
        <w:t>.</w:t>
      </w:r>
      <w:r>
        <w:t>4D</w:t>
      </w:r>
      <w:r w:rsidRPr="00835F44">
        <w:t>.</w:t>
      </w:r>
      <w:r>
        <w:rPr>
          <w:lang w:eastAsia="zh-CN"/>
        </w:rPr>
        <w:t>0</w:t>
      </w:r>
      <w:r w:rsidRPr="00835F44">
        <w:t>-</w:t>
      </w:r>
      <w:r>
        <w:t>1</w:t>
      </w:r>
      <w:r w:rsidRPr="00835F44">
        <w:t xml:space="preserve">: </w:t>
      </w:r>
      <w:r w:rsidRPr="00835F44">
        <w:rPr>
          <w:rFonts w:hint="eastAsia"/>
        </w:rPr>
        <w:t xml:space="preserve">UL MIMO configuration </w:t>
      </w:r>
      <w:r>
        <w:t>for per connector measurements</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DD68F7" w:rsidRPr="00835F44" w14:paraId="7F0372D0" w14:textId="77777777" w:rsidTr="00636D24">
        <w:trPr>
          <w:cantSplit/>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56CBB182" w14:textId="77777777" w:rsidR="00DD68F7" w:rsidRPr="00835F44" w:rsidRDefault="00DD68F7" w:rsidP="00636D24">
            <w:pPr>
              <w:pStyle w:val="TAH"/>
            </w:pPr>
            <w:r w:rsidRPr="00835F44">
              <w:t>Transmission scheme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5F65A3B6" w14:textId="77777777" w:rsidR="00DD68F7" w:rsidRPr="00835F44" w:rsidRDefault="00DD68F7" w:rsidP="00636D24">
            <w:pPr>
              <w:pStyle w:val="TAH"/>
            </w:pPr>
            <w:r w:rsidRPr="00835F44">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59467500" w14:textId="77777777" w:rsidR="00DD68F7" w:rsidRPr="00835F44" w:rsidRDefault="00DD68F7" w:rsidP="00636D24">
            <w:pPr>
              <w:pStyle w:val="TAH"/>
            </w:pPr>
            <w:r w:rsidRPr="00835F44">
              <w:t>Codebook Index</w:t>
            </w:r>
          </w:p>
        </w:tc>
      </w:tr>
      <w:tr w:rsidR="00DD68F7" w:rsidRPr="00835F44" w14:paraId="3F980316" w14:textId="77777777" w:rsidTr="00636D24">
        <w:trPr>
          <w:cantSplit/>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89265" w14:textId="77777777" w:rsidR="00DD68F7" w:rsidRPr="00835F44" w:rsidRDefault="00DD68F7" w:rsidP="00636D24">
            <w:pPr>
              <w:pStyle w:val="TAC"/>
            </w:pPr>
            <w:r w:rsidRPr="00835F44">
              <w:t xml:space="preserve"> Codebook based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4F7D8" w14:textId="77777777" w:rsidR="00DD68F7" w:rsidRPr="00835F44" w:rsidRDefault="00DD68F7" w:rsidP="00636D24">
            <w:pPr>
              <w:pStyle w:val="TAC"/>
            </w:pPr>
            <w:r w:rsidRPr="00835F44">
              <w:t>DCI format 0_1</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4FA6E" w14:textId="77777777" w:rsidR="00DD68F7" w:rsidRPr="00835F44" w:rsidRDefault="00DD68F7" w:rsidP="00636D24">
            <w:pPr>
              <w:pStyle w:val="TAC"/>
            </w:pPr>
            <w:r w:rsidRPr="00835F44">
              <w:t>Codebook index 0</w:t>
            </w:r>
          </w:p>
        </w:tc>
      </w:tr>
    </w:tbl>
    <w:p w14:paraId="45BB3484" w14:textId="77777777" w:rsidR="00DD68F7" w:rsidRPr="00D735AC" w:rsidRDefault="00DD68F7" w:rsidP="00DD68F7"/>
    <w:p w14:paraId="39DA8E69" w14:textId="77777777" w:rsidR="00DD68F7" w:rsidRPr="00A1115A" w:rsidRDefault="00DD68F7" w:rsidP="00DD68F7">
      <w:pPr>
        <w:pStyle w:val="30"/>
      </w:pPr>
      <w:bookmarkStart w:id="221" w:name="_Toc21344344"/>
      <w:bookmarkStart w:id="222" w:name="_Toc29801830"/>
      <w:bookmarkStart w:id="223" w:name="_Toc29802254"/>
      <w:bookmarkStart w:id="224" w:name="_Toc29802879"/>
      <w:bookmarkStart w:id="225" w:name="_Toc36107621"/>
      <w:bookmarkStart w:id="226" w:name="_Toc37251387"/>
      <w:bookmarkStart w:id="227" w:name="_Toc45888256"/>
      <w:bookmarkStart w:id="228" w:name="_Toc45888855"/>
      <w:bookmarkStart w:id="229" w:name="_Toc61367536"/>
      <w:bookmarkStart w:id="230" w:name="_Toc61372919"/>
      <w:bookmarkStart w:id="231" w:name="_Toc68230867"/>
      <w:bookmarkStart w:id="232" w:name="_Toc69084280"/>
      <w:bookmarkStart w:id="233" w:name="_Toc75467290"/>
      <w:bookmarkStart w:id="234" w:name="_Toc76509312"/>
      <w:bookmarkStart w:id="235" w:name="_Toc76718302"/>
      <w:bookmarkStart w:id="236" w:name="_Toc83580633"/>
      <w:bookmarkStart w:id="237" w:name="_Toc84405142"/>
      <w:bookmarkStart w:id="238" w:name="_Toc84413751"/>
      <w:r w:rsidRPr="00A1115A">
        <w:t>6.4D.1</w:t>
      </w:r>
      <w:r w:rsidRPr="00A1115A">
        <w:tab/>
        <w:t>Frequency error for UL MIMO</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10961F8C" w14:textId="77777777" w:rsidR="00DD68F7" w:rsidRPr="00A1115A" w:rsidRDefault="00DD68F7" w:rsidP="00DD68F7">
      <w:bookmarkStart w:id="239" w:name="_Toc21344345"/>
      <w:r w:rsidRPr="00A1115A">
        <w:t xml:space="preserve">For UE(s) supporting UL MIMO, the basic measurement interval of modulated carrier frequency is 1 UL slot.  The mean value of basic measurements of UE modulated carrier frequency </w:t>
      </w:r>
      <w:r>
        <w:t>per layer</w:t>
      </w:r>
      <w:r w:rsidRPr="00A1115A">
        <w:t xml:space="preserve"> shall be accurate to within ± 0.1 PPM observed over a period of 1 </w:t>
      </w:r>
      <w:proofErr w:type="spellStart"/>
      <w:r w:rsidRPr="00A1115A">
        <w:t>ms</w:t>
      </w:r>
      <w:proofErr w:type="spellEnd"/>
      <w:r w:rsidRPr="00A1115A">
        <w:t xml:space="preserve"> of cumulated measurement intervals compared to the carrier frequency received from the NR Node B.</w:t>
      </w:r>
    </w:p>
    <w:p w14:paraId="6A4509AF" w14:textId="77777777" w:rsidR="00DD68F7" w:rsidRDefault="00DD68F7" w:rsidP="00DD68F7">
      <w:pPr>
        <w:pStyle w:val="30"/>
      </w:pPr>
      <w:bookmarkStart w:id="240" w:name="_Toc29801831"/>
      <w:bookmarkStart w:id="241" w:name="_Toc29802255"/>
      <w:bookmarkStart w:id="242" w:name="_Toc29802880"/>
      <w:bookmarkStart w:id="243" w:name="_Toc36107622"/>
      <w:bookmarkStart w:id="244" w:name="_Toc37251388"/>
      <w:bookmarkStart w:id="245" w:name="_Toc45888257"/>
      <w:bookmarkStart w:id="246" w:name="_Toc45888856"/>
      <w:bookmarkStart w:id="247" w:name="_Toc61367537"/>
      <w:bookmarkStart w:id="248" w:name="_Toc61372920"/>
      <w:bookmarkStart w:id="249" w:name="_Toc68230868"/>
      <w:bookmarkStart w:id="250" w:name="_Toc69084281"/>
      <w:bookmarkStart w:id="251" w:name="_Toc75467291"/>
      <w:bookmarkStart w:id="252" w:name="_Toc76509313"/>
      <w:bookmarkStart w:id="253" w:name="_Toc76718303"/>
      <w:bookmarkStart w:id="254" w:name="_Toc83580634"/>
      <w:bookmarkStart w:id="255" w:name="_Toc84405143"/>
      <w:bookmarkStart w:id="256" w:name="_Toc84413752"/>
      <w:r w:rsidRPr="00A1115A">
        <w:t>6.4D.2</w:t>
      </w:r>
      <w:r w:rsidRPr="00A1115A">
        <w:tab/>
        <w:t>Transmit modulation quality for UL MIMO</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759177E1" w14:textId="77777777" w:rsidR="00DD68F7" w:rsidRPr="006701CC" w:rsidRDefault="00DD68F7" w:rsidP="00DD68F7">
      <w:pPr>
        <w:pStyle w:val="40"/>
      </w:pPr>
      <w:r w:rsidRPr="00A1115A">
        <w:t>6.4D.2.</w:t>
      </w:r>
      <w:r>
        <w:t>0</w:t>
      </w:r>
      <w:r w:rsidRPr="00A1115A">
        <w:tab/>
      </w:r>
      <w:r>
        <w:t>General</w:t>
      </w:r>
    </w:p>
    <w:p w14:paraId="68B0F5DC" w14:textId="77777777" w:rsidR="00DD68F7" w:rsidRPr="00835F44" w:rsidRDefault="00DD68F7" w:rsidP="00DD68F7">
      <w:r w:rsidRPr="00835F44">
        <w:t xml:space="preserve">For UE supporting UL MIMO, the transmit modulation quality requirements are specified </w:t>
      </w:r>
      <w:r>
        <w:t xml:space="preserve">based on measurements made </w:t>
      </w:r>
      <w:r w:rsidRPr="00835F44">
        <w:t>at each transmit antenna connector.</w:t>
      </w:r>
    </w:p>
    <w:p w14:paraId="67D4F454" w14:textId="103AA4C9" w:rsidR="00DD68F7" w:rsidRPr="00A1115A" w:rsidRDefault="00DD68F7" w:rsidP="00DD68F7">
      <w:r w:rsidRPr="00A1115A">
        <w:t xml:space="preserve">If UE is scheduled for single antenna-port PUSCH transmission by DCI format 0_0 or by DCI format 0_1 for single antenna port </w:t>
      </w:r>
      <w:proofErr w:type="gramStart"/>
      <w:r w:rsidRPr="00A1115A">
        <w:t>codebook based</w:t>
      </w:r>
      <w:proofErr w:type="gramEnd"/>
      <w:r w:rsidRPr="00A1115A">
        <w:t xml:space="preserve"> transmission</w:t>
      </w:r>
      <w:ins w:id="257" w:author="Huawei-Chunying Gu" w:date="2023-05-09T15:50:00Z">
        <w:r w:rsidRPr="00DD68F7">
          <w:t xml:space="preserve"> </w:t>
        </w:r>
        <w:r>
          <w:t xml:space="preserve">with precoding matrix </w:t>
        </w:r>
        <w:r w:rsidRPr="00FE5FAF">
          <w:rPr>
            <w:i/>
            <w:iCs/>
          </w:rPr>
          <w:t>W</w:t>
        </w:r>
        <w:r>
          <w:t>=1 [6.3.1.5 TS 38.211]</w:t>
        </w:r>
      </w:ins>
      <w:r w:rsidRPr="00A1115A">
        <w:t>, the requirements in clause 6.4.2 apply</w:t>
      </w:r>
      <w:ins w:id="258" w:author="Huawei-Chunying Gu" w:date="2023-05-09T15:50:00Z">
        <w:r w:rsidRPr="00DD68F7">
          <w:t xml:space="preserve"> </w:t>
        </w:r>
        <w:r w:rsidRPr="00636D24">
          <w:t xml:space="preserve">when </w:t>
        </w:r>
        <w:proofErr w:type="spellStart"/>
        <w:r w:rsidRPr="00636D24">
          <w:rPr>
            <w:i/>
          </w:rPr>
          <w:t>TxD</w:t>
        </w:r>
        <w:proofErr w:type="spellEnd"/>
        <w:r w:rsidRPr="00636D24">
          <w:t xml:space="preserve"> is not indicated</w:t>
        </w:r>
        <w:r>
          <w:t xml:space="preserve">, and </w:t>
        </w:r>
      </w:ins>
      <w:ins w:id="259" w:author="Huawei-Chunying Gu" w:date="2023-05-09T16:18:00Z">
        <w:r w:rsidR="007332EF">
          <w:t xml:space="preserve">the </w:t>
        </w:r>
      </w:ins>
      <w:ins w:id="260" w:author="Huawei-Chunying Gu" w:date="2023-05-09T15:50:00Z">
        <w:r>
          <w:t xml:space="preserve">requirements in clause 6.4G.2 apply when </w:t>
        </w:r>
        <w:proofErr w:type="spellStart"/>
        <w:r w:rsidRPr="00636D24">
          <w:rPr>
            <w:i/>
          </w:rPr>
          <w:t>TxD</w:t>
        </w:r>
        <w:proofErr w:type="spellEnd"/>
        <w:r w:rsidRPr="00636D24">
          <w:t xml:space="preserve"> is indicated</w:t>
        </w:r>
      </w:ins>
      <w:r w:rsidRPr="00A1115A">
        <w:t>.</w:t>
      </w:r>
    </w:p>
    <w:p w14:paraId="6FAE1A92" w14:textId="77777777" w:rsidR="00DD68F7" w:rsidRPr="00A1115A" w:rsidRDefault="00DD68F7" w:rsidP="00DD68F7">
      <w:r w:rsidRPr="00A1115A">
        <w:t>The transmit modulation quality is specified in terms of:</w:t>
      </w:r>
    </w:p>
    <w:p w14:paraId="053E4E00" w14:textId="77777777" w:rsidR="00DD68F7" w:rsidRPr="00A1115A" w:rsidRDefault="00DD68F7" w:rsidP="00DD68F7">
      <w:pPr>
        <w:pStyle w:val="B10"/>
      </w:pPr>
      <w:r w:rsidRPr="00A1115A">
        <w:t>-</w:t>
      </w:r>
      <w:r w:rsidRPr="00A1115A">
        <w:tab/>
        <w:t>Error Vector Magnitude (EVM) for the allocated resource blocks (RBs)</w:t>
      </w:r>
    </w:p>
    <w:p w14:paraId="42430C53" w14:textId="77777777" w:rsidR="00DD68F7" w:rsidRPr="00A1115A" w:rsidRDefault="00DD68F7" w:rsidP="00DD68F7">
      <w:pPr>
        <w:pStyle w:val="B10"/>
      </w:pPr>
      <w:r w:rsidRPr="00A1115A">
        <w:t>-</w:t>
      </w:r>
      <w:r w:rsidRPr="00A1115A">
        <w:tab/>
        <w:t>EVM equalizer spectrum flatness derived from the equalizer coefficients generated by the EVM measurement process</w:t>
      </w:r>
    </w:p>
    <w:p w14:paraId="213C9A14" w14:textId="77777777" w:rsidR="00DD68F7" w:rsidRPr="00A1115A" w:rsidRDefault="00DD68F7" w:rsidP="00DD68F7">
      <w:pPr>
        <w:pStyle w:val="B10"/>
      </w:pPr>
      <w:r w:rsidRPr="00A1115A">
        <w:lastRenderedPageBreak/>
        <w:t>-</w:t>
      </w:r>
      <w:r w:rsidRPr="00A1115A">
        <w:tab/>
        <w:t>Carrier leakage (caused by IQ offset)</w:t>
      </w:r>
    </w:p>
    <w:p w14:paraId="2CEFC782" w14:textId="77777777" w:rsidR="00DD68F7" w:rsidRPr="00A1115A" w:rsidRDefault="00DD68F7" w:rsidP="00DD68F7">
      <w:pPr>
        <w:pStyle w:val="B10"/>
      </w:pPr>
      <w:r w:rsidRPr="00A1115A">
        <w:t>-</w:t>
      </w:r>
      <w:r w:rsidRPr="00A1115A">
        <w:tab/>
        <w:t>In-band emissions for the non-allocated RB</w:t>
      </w:r>
    </w:p>
    <w:p w14:paraId="05C5A2B1" w14:textId="77777777" w:rsidR="00DD68F7" w:rsidRPr="00A1115A" w:rsidRDefault="00DD68F7" w:rsidP="00DD68F7">
      <w:pPr>
        <w:rPr>
          <w:noProof/>
          <w:lang w:eastAsia="ja-JP"/>
        </w:rPr>
      </w:pPr>
      <w:r w:rsidRPr="00A1115A">
        <w:rPr>
          <w:lang w:eastAsia="ja-JP"/>
        </w:rPr>
        <w:t xml:space="preserve">In case the parameter 3300 or 3301 is reported from UE via the parameter </w:t>
      </w:r>
      <w:proofErr w:type="spellStart"/>
      <w:r w:rsidRPr="00A1115A">
        <w:rPr>
          <w:i/>
          <w:lang w:eastAsia="ja-JP"/>
        </w:rPr>
        <w:t>txDirectCurrentLocation</w:t>
      </w:r>
      <w:proofErr w:type="spellEnd"/>
      <w:r w:rsidRPr="00A1115A">
        <w:rPr>
          <w:lang w:eastAsia="ja-JP"/>
        </w:rPr>
        <w:t xml:space="preserve"> in </w:t>
      </w:r>
      <w:proofErr w:type="spellStart"/>
      <w:r w:rsidRPr="00A1115A">
        <w:rPr>
          <w:i/>
        </w:rPr>
        <w:t>UplinkTxDirectCurrentList</w:t>
      </w:r>
      <w:proofErr w:type="spellEnd"/>
      <w:r w:rsidRPr="00A1115A">
        <w:rPr>
          <w:lang w:eastAsia="ja-JP"/>
        </w:rPr>
        <w:t xml:space="preserve"> IE</w:t>
      </w:r>
      <w:r w:rsidRPr="00A1115A">
        <w:rPr>
          <w:rFonts w:hint="eastAsia"/>
          <w:lang w:eastAsia="ja-JP"/>
        </w:rPr>
        <w:t xml:space="preserve"> </w:t>
      </w:r>
      <w:r w:rsidRPr="00A1115A">
        <w:rPr>
          <w:lang w:val="en-US"/>
        </w:rPr>
        <w:t>(as defined in TS 38.331</w:t>
      </w:r>
      <w:r w:rsidRPr="00A1115A">
        <w:t> [</w:t>
      </w:r>
      <w:r w:rsidRPr="00A1115A">
        <w:rPr>
          <w:rFonts w:hint="eastAsia"/>
          <w:lang w:eastAsia="ja-JP"/>
        </w:rPr>
        <w:t>7</w:t>
      </w:r>
      <w:r w:rsidRPr="00A1115A">
        <w:t>]</w:t>
      </w:r>
      <w:r w:rsidRPr="00A1115A">
        <w:rPr>
          <w:lang w:val="en-US"/>
        </w:rPr>
        <w:t>)</w:t>
      </w:r>
      <w:r w:rsidRPr="00A1115A">
        <w:rPr>
          <w:lang w:eastAsia="ja-JP"/>
        </w:rPr>
        <w:t xml:space="preserve">, carrier leakage measurement </w:t>
      </w:r>
      <w:r w:rsidRPr="00A1115A">
        <w:rPr>
          <w:rFonts w:hint="eastAsia"/>
          <w:lang w:eastAsia="ja-JP"/>
        </w:rPr>
        <w:t xml:space="preserve">requirement in clause 6.4D.2.2 and 6.4D.2.3 </w:t>
      </w:r>
      <w:r w:rsidRPr="00A1115A">
        <w:rPr>
          <w:lang w:eastAsia="ja-JP"/>
        </w:rPr>
        <w:t xml:space="preserve">shall be </w:t>
      </w:r>
      <w:r w:rsidRPr="00A1115A">
        <w:rPr>
          <w:rFonts w:hint="eastAsia"/>
          <w:lang w:eastAsia="ja-JP"/>
        </w:rPr>
        <w:t>waived</w:t>
      </w:r>
      <w:r w:rsidRPr="00A1115A">
        <w:rPr>
          <w:lang w:eastAsia="ja-JP"/>
        </w:rPr>
        <w:t xml:space="preserve">, and the RF correction with regard to the carrier leakage and IQ image </w:t>
      </w:r>
      <w:r w:rsidRPr="00A1115A">
        <w:rPr>
          <w:rFonts w:hint="eastAsia"/>
          <w:lang w:eastAsia="ja-JP"/>
        </w:rPr>
        <w:t>shall be</w:t>
      </w:r>
      <w:r w:rsidRPr="00A1115A">
        <w:rPr>
          <w:lang w:eastAsia="ja-JP"/>
        </w:rPr>
        <w:t xml:space="preserve"> omitted during the calculation of transmit modulation quality.</w:t>
      </w:r>
    </w:p>
    <w:p w14:paraId="0366DA99" w14:textId="77777777" w:rsidR="00EC028B" w:rsidRDefault="00EC028B" w:rsidP="00EC028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067479B" w14:textId="77777777" w:rsidR="00DD68F7" w:rsidRDefault="00DD68F7" w:rsidP="00DD68F7"/>
    <w:p w14:paraId="317C9581" w14:textId="77777777" w:rsidR="00EC028B" w:rsidRDefault="00EC028B" w:rsidP="00EC028B">
      <w:pPr>
        <w:pStyle w:val="40"/>
        <w:rPr>
          <w:rFonts w:eastAsia="MS Mincho"/>
        </w:rPr>
      </w:pPr>
      <w:r w:rsidRPr="001C0CC4">
        <w:t>6.4</w:t>
      </w:r>
      <w:r>
        <w:t>H</w:t>
      </w:r>
      <w:r w:rsidRPr="001C0CC4">
        <w:t>.</w:t>
      </w:r>
      <w:r>
        <w:t>1.</w:t>
      </w:r>
      <w:r w:rsidRPr="001C0CC4">
        <w:t>2</w:t>
      </w:r>
      <w:r w:rsidRPr="001C0CC4">
        <w:tab/>
        <w:t xml:space="preserve">Transmit modulation quality for </w:t>
      </w:r>
      <w:r w:rsidRPr="0019234D">
        <w:rPr>
          <w:rFonts w:eastAsia="MS Mincho"/>
        </w:rPr>
        <w:t xml:space="preserve">intra-band UL contiguous CA </w:t>
      </w:r>
      <w:r>
        <w:rPr>
          <w:rFonts w:eastAsia="MS Mincho"/>
        </w:rPr>
        <w:t>with</w:t>
      </w:r>
      <w:r w:rsidRPr="0019234D">
        <w:rPr>
          <w:rFonts w:eastAsia="MS Mincho"/>
        </w:rPr>
        <w:t xml:space="preserve"> UL MIMO</w:t>
      </w:r>
    </w:p>
    <w:p w14:paraId="138044FE" w14:textId="77777777" w:rsidR="00EC028B" w:rsidRPr="00646211" w:rsidRDefault="00EC028B" w:rsidP="00EC028B">
      <w:pPr>
        <w:pStyle w:val="5"/>
        <w:rPr>
          <w:rFonts w:eastAsia="MS Mincho"/>
        </w:rPr>
      </w:pPr>
      <w:r w:rsidRPr="001C0CC4">
        <w:t>6.4</w:t>
      </w:r>
      <w:r>
        <w:t>H</w:t>
      </w:r>
      <w:r w:rsidRPr="001C0CC4">
        <w:t>.</w:t>
      </w:r>
      <w:r>
        <w:t>1.</w:t>
      </w:r>
      <w:r w:rsidRPr="001C0CC4">
        <w:t>2.</w:t>
      </w:r>
      <w:r>
        <w:t>0</w:t>
      </w:r>
      <w:r w:rsidRPr="001C0CC4">
        <w:tab/>
      </w:r>
      <w:r>
        <w:t>General</w:t>
      </w:r>
    </w:p>
    <w:p w14:paraId="3AE3708F" w14:textId="77777777" w:rsidR="00EC028B" w:rsidRDefault="00EC028B" w:rsidP="00EC028B">
      <w:r w:rsidRPr="001C0CC4">
        <w:t xml:space="preserve">For UE supporting </w:t>
      </w:r>
      <w:r>
        <w:t>intra-band UL contiguous CA and</w:t>
      </w:r>
      <w:r w:rsidRPr="001C0CC4">
        <w:t xml:space="preserve"> UL MIMO, the transmit modulation quality requirements are specified</w:t>
      </w:r>
      <w:r>
        <w:t xml:space="preserve"> based on measurements made</w:t>
      </w:r>
      <w:r w:rsidRPr="001C0CC4">
        <w:t xml:space="preserve"> at each transmit antenna connector</w:t>
      </w:r>
      <w:r>
        <w:t xml:space="preserve"> on each CC</w:t>
      </w:r>
      <w:r w:rsidRPr="001C0CC4">
        <w:t>.</w:t>
      </w:r>
    </w:p>
    <w:p w14:paraId="4261DED6" w14:textId="77777777" w:rsidR="00EC028B" w:rsidRDefault="00EC028B" w:rsidP="00EC028B">
      <w:r w:rsidRPr="00A1115A">
        <w:rPr>
          <w:lang w:eastAsia="zh-CN"/>
        </w:rPr>
        <w:t>The requirements in this clause apply with PCC and SCC in the UL configured and activated: PCC with PRB allocation and SCC without PRB allocation and without CSI reporting and SRS configured.</w:t>
      </w:r>
    </w:p>
    <w:p w14:paraId="3FAE9D1F" w14:textId="5AAC679D" w:rsidR="00EC028B" w:rsidRPr="001C0CC4" w:rsidRDefault="00EC028B" w:rsidP="00EC028B">
      <w:r>
        <w:t xml:space="preserve">If UE is scheduled for single antenna-port PUSCH transmission by DCI format 0_0 or by DCI format 0_1 for single antenna port </w:t>
      </w:r>
      <w:proofErr w:type="gramStart"/>
      <w:r>
        <w:t>codebook based</w:t>
      </w:r>
      <w:proofErr w:type="gramEnd"/>
      <w:r>
        <w:t xml:space="preserve"> transmission</w:t>
      </w:r>
      <w:ins w:id="261" w:author="Huawei-Chunying Gu" w:date="2023-05-10T17:48:00Z">
        <w:r w:rsidRPr="00EC028B">
          <w:t xml:space="preserve"> </w:t>
        </w:r>
        <w:r>
          <w:t xml:space="preserve">with precoding matrix </w:t>
        </w:r>
        <w:r w:rsidRPr="00FE5FAF">
          <w:rPr>
            <w:i/>
            <w:iCs/>
          </w:rPr>
          <w:t>W</w:t>
        </w:r>
        <w:r>
          <w:t>=1 [6.3.1.5 TS 38.211]</w:t>
        </w:r>
      </w:ins>
      <w:r>
        <w:t>, the requirements in clause 6.4A.2 apply.</w:t>
      </w:r>
    </w:p>
    <w:p w14:paraId="28CE7EE3" w14:textId="77777777" w:rsidR="00EC028B" w:rsidRPr="001C0CC4" w:rsidRDefault="00EC028B" w:rsidP="00EC028B">
      <w:r w:rsidRPr="001C0CC4">
        <w:t xml:space="preserve">The transmit modulation </w:t>
      </w:r>
      <w:r>
        <w:t>quality requirements listed below shall be met with UL</w:t>
      </w:r>
      <w:r w:rsidRPr="00F73773">
        <w:t xml:space="preserve"> </w:t>
      </w:r>
      <w:r w:rsidRPr="001C0CC4">
        <w:t xml:space="preserve">MIMO configurations specified in Table </w:t>
      </w:r>
      <w:r>
        <w:t>6.2D.1-2.</w:t>
      </w:r>
    </w:p>
    <w:p w14:paraId="14E68F07" w14:textId="77777777" w:rsidR="00EC028B" w:rsidRDefault="00EC028B" w:rsidP="00EC028B">
      <w:pPr>
        <w:rPr>
          <w:noProof/>
          <w:lang w:eastAsia="ja-JP"/>
        </w:rPr>
      </w:pPr>
      <w:r w:rsidRPr="002D6DC1">
        <w:rPr>
          <w:lang w:eastAsia="zh-CN"/>
        </w:rPr>
        <w:t xml:space="preserve">For all </w:t>
      </w:r>
      <w:r w:rsidRPr="002D6DC1">
        <w:rPr>
          <w:lang w:eastAsia="ja-JP"/>
        </w:rPr>
        <w:t xml:space="preserve">Transmit modulation quality requirements the </w:t>
      </w:r>
      <w:r w:rsidRPr="002D6DC1">
        <w:rPr>
          <w:lang w:eastAsia="zh-CN"/>
        </w:rPr>
        <w:t xml:space="preserve">Carrier leakage frequency is indicted by the UE with IE </w:t>
      </w:r>
      <w:r w:rsidRPr="00AA40DC">
        <w:rPr>
          <w:i/>
        </w:rPr>
        <w:t>UplinkTxDirectCurrentTwoCarrierList</w:t>
      </w:r>
      <w:r>
        <w:rPr>
          <w:i/>
        </w:rPr>
        <w:t>-r16</w:t>
      </w:r>
      <w:r w:rsidRPr="00AA40DC">
        <w:t xml:space="preserve"> </w:t>
      </w:r>
      <w:r w:rsidRPr="002D6DC1">
        <w:rPr>
          <w:i/>
          <w:lang w:eastAsia="ja-JP"/>
        </w:rPr>
        <w:t>or</w:t>
      </w:r>
      <w:r w:rsidRPr="002D6DC1">
        <w:rPr>
          <w:lang w:eastAsia="zh-CN"/>
        </w:rPr>
        <w:t xml:space="preserve"> </w:t>
      </w:r>
      <w:r w:rsidRPr="002D6DC1">
        <w:rPr>
          <w:i/>
          <w:iCs/>
        </w:rPr>
        <w:t>UplinkTxDirectCurrentMoreCarrierList</w:t>
      </w:r>
      <w:r>
        <w:rPr>
          <w:i/>
          <w:iCs/>
        </w:rPr>
        <w:t>-r17</w:t>
      </w:r>
      <w:r w:rsidRPr="00AA40DC">
        <w:rPr>
          <w:i/>
          <w:iCs/>
        </w:rPr>
        <w:t xml:space="preserve"> or </w:t>
      </w:r>
      <w:proofErr w:type="spellStart"/>
      <w:r w:rsidRPr="002D6DC1">
        <w:rPr>
          <w:i/>
        </w:rPr>
        <w:t>UplinkTxDirectCurrentList</w:t>
      </w:r>
      <w:proofErr w:type="spellEnd"/>
      <w:r w:rsidRPr="002D6DC1">
        <w:rPr>
          <w:lang w:eastAsia="ja-JP"/>
        </w:rPr>
        <w:t xml:space="preserve">. In case the parameter 3300 or 3301 is reported from UE via the </w:t>
      </w:r>
      <w:proofErr w:type="spellStart"/>
      <w:r w:rsidRPr="002D6DC1">
        <w:rPr>
          <w:lang w:eastAsia="ja-JP"/>
        </w:rPr>
        <w:t>parameter</w:t>
      </w:r>
      <w:r>
        <w:rPr>
          <w:lang w:eastAsia="ja-JP"/>
        </w:rPr>
        <w:t>s</w:t>
      </w:r>
      <w:r w:rsidRPr="002D6DC1">
        <w:rPr>
          <w:lang w:eastAsia="ja-JP"/>
        </w:rPr>
        <w:t>in</w:t>
      </w:r>
      <w:proofErr w:type="spellEnd"/>
      <w:r w:rsidRPr="002D6DC1">
        <w:rPr>
          <w:lang w:eastAsia="ja-JP"/>
        </w:rPr>
        <w:t xml:space="preserve"> </w:t>
      </w:r>
      <w:proofErr w:type="spellStart"/>
      <w:r w:rsidRPr="002D6DC1">
        <w:rPr>
          <w:i/>
        </w:rPr>
        <w:t>UplinkTxDirectCurrentList</w:t>
      </w:r>
      <w:proofErr w:type="spellEnd"/>
      <w:r w:rsidRPr="002D6DC1">
        <w:rPr>
          <w:i/>
          <w:lang w:eastAsia="ja-JP"/>
        </w:rPr>
        <w:t xml:space="preserve"> </w:t>
      </w:r>
      <w:r w:rsidRPr="002D6DC1">
        <w:rPr>
          <w:lang w:eastAsia="ja-JP"/>
        </w:rPr>
        <w:t>IE</w:t>
      </w:r>
      <w:r w:rsidRPr="002D6DC1">
        <w:rPr>
          <w:rFonts w:hint="eastAsia"/>
          <w:lang w:eastAsia="ja-JP"/>
        </w:rPr>
        <w:t xml:space="preserve"> </w:t>
      </w:r>
      <w:r w:rsidRPr="002D6DC1">
        <w:rPr>
          <w:lang w:val="en-US"/>
        </w:rPr>
        <w:t>(as defined in TS 38.331</w:t>
      </w:r>
      <w:r w:rsidRPr="002D6DC1">
        <w:t> [</w:t>
      </w:r>
      <w:r w:rsidRPr="002D6DC1">
        <w:rPr>
          <w:rFonts w:hint="eastAsia"/>
          <w:lang w:eastAsia="ja-JP"/>
        </w:rPr>
        <w:t>7</w:t>
      </w:r>
      <w:r w:rsidRPr="002D6DC1">
        <w:t>]</w:t>
      </w:r>
      <w:r w:rsidRPr="002D6DC1">
        <w:rPr>
          <w:lang w:val="en-US"/>
        </w:rPr>
        <w:t>) or UE does not indicate the DC location parameters</w:t>
      </w:r>
      <w:r w:rsidRPr="002D6DC1">
        <w:rPr>
          <w:lang w:eastAsia="ja-JP"/>
        </w:rPr>
        <w:t xml:space="preserve">, carrier leakage measurement </w:t>
      </w:r>
      <w:r w:rsidRPr="002D6DC1">
        <w:rPr>
          <w:rFonts w:hint="eastAsia"/>
          <w:lang w:eastAsia="ja-JP"/>
        </w:rPr>
        <w:t>requirement in clause 6.4</w:t>
      </w:r>
      <w:r w:rsidRPr="002D6DC1">
        <w:rPr>
          <w:lang w:eastAsia="ja-JP"/>
        </w:rPr>
        <w:t>H</w:t>
      </w:r>
      <w:r w:rsidRPr="002D6DC1">
        <w:rPr>
          <w:rFonts w:hint="eastAsia"/>
          <w:lang w:eastAsia="ja-JP"/>
        </w:rPr>
        <w:t>.</w:t>
      </w:r>
      <w:r w:rsidRPr="002D6DC1">
        <w:rPr>
          <w:lang w:eastAsia="ja-JP"/>
        </w:rPr>
        <w:t>1.</w:t>
      </w:r>
      <w:r w:rsidRPr="002D6DC1">
        <w:rPr>
          <w:rFonts w:hint="eastAsia"/>
          <w:lang w:eastAsia="ja-JP"/>
        </w:rPr>
        <w:t>2.2 and 6.4</w:t>
      </w:r>
      <w:r w:rsidRPr="002D6DC1">
        <w:rPr>
          <w:lang w:eastAsia="ja-JP"/>
        </w:rPr>
        <w:t>H</w:t>
      </w:r>
      <w:r w:rsidRPr="002D6DC1">
        <w:rPr>
          <w:rFonts w:hint="eastAsia"/>
          <w:lang w:eastAsia="ja-JP"/>
        </w:rPr>
        <w:t>.</w:t>
      </w:r>
      <w:r w:rsidRPr="002D6DC1">
        <w:rPr>
          <w:lang w:eastAsia="ja-JP"/>
        </w:rPr>
        <w:t>1.</w:t>
      </w:r>
      <w:r w:rsidRPr="002D6DC1">
        <w:rPr>
          <w:rFonts w:hint="eastAsia"/>
          <w:lang w:eastAsia="ja-JP"/>
        </w:rPr>
        <w:t xml:space="preserve">2.3 </w:t>
      </w:r>
      <w:r w:rsidRPr="002D6DC1">
        <w:rPr>
          <w:lang w:eastAsia="ja-JP"/>
        </w:rPr>
        <w:t xml:space="preserve">shall be </w:t>
      </w:r>
      <w:r w:rsidRPr="002D6DC1">
        <w:rPr>
          <w:rFonts w:hint="eastAsia"/>
          <w:lang w:eastAsia="ja-JP"/>
        </w:rPr>
        <w:t>waived</w:t>
      </w:r>
      <w:r w:rsidRPr="002D6DC1">
        <w:rPr>
          <w:lang w:eastAsia="ja-JP"/>
        </w:rPr>
        <w:t xml:space="preserve">, and the RF correction with regard to the carrier leakage and IQ image </w:t>
      </w:r>
      <w:r w:rsidRPr="002D6DC1">
        <w:rPr>
          <w:rFonts w:hint="eastAsia"/>
          <w:lang w:eastAsia="ja-JP"/>
        </w:rPr>
        <w:t>shall be</w:t>
      </w:r>
      <w:r w:rsidRPr="002D6DC1">
        <w:rPr>
          <w:lang w:eastAsia="ja-JP"/>
        </w:rPr>
        <w:t xml:space="preserve"> omitted during the calculation of transmit modulation quality.</w:t>
      </w:r>
    </w:p>
    <w:p w14:paraId="45FBB0E3" w14:textId="77777777" w:rsidR="00EC028B" w:rsidRPr="00EC028B" w:rsidRDefault="00EC028B" w:rsidP="00DD68F7"/>
    <w:p w14:paraId="63BDCCCE" w14:textId="77777777" w:rsidR="00EC028B" w:rsidRDefault="00EC028B" w:rsidP="00DD68F7"/>
    <w:p w14:paraId="3B1C6807" w14:textId="77777777" w:rsidR="00DD68F7" w:rsidRDefault="00DD68F7" w:rsidP="00DD68F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8F962FF" w14:textId="77777777" w:rsidR="00DD68F7" w:rsidRPr="00DD68F7" w:rsidRDefault="00DD68F7" w:rsidP="00DD68F7"/>
    <w:p w14:paraId="423D9DC8" w14:textId="77777777" w:rsidR="00251DED" w:rsidRPr="00A1115A" w:rsidRDefault="00251DED" w:rsidP="00251DED">
      <w:pPr>
        <w:pStyle w:val="2"/>
      </w:pPr>
      <w:bookmarkStart w:id="262" w:name="_Toc45888351"/>
      <w:bookmarkStart w:id="263" w:name="_Toc45888950"/>
      <w:bookmarkStart w:id="264" w:name="_Toc61367648"/>
      <w:bookmarkStart w:id="265" w:name="_Toc61373031"/>
      <w:bookmarkStart w:id="266" w:name="_Toc68230980"/>
      <w:bookmarkStart w:id="267" w:name="_Toc69084393"/>
      <w:bookmarkStart w:id="268" w:name="_Toc75467403"/>
      <w:bookmarkStart w:id="269" w:name="_Toc76509425"/>
      <w:bookmarkStart w:id="270" w:name="_Toc76718415"/>
      <w:bookmarkStart w:id="271" w:name="_Toc83580753"/>
      <w:bookmarkStart w:id="272" w:name="_Toc84405262"/>
      <w:bookmarkStart w:id="273" w:name="_Toc84413871"/>
      <w:r w:rsidRPr="00A1115A">
        <w:t>6.5D</w:t>
      </w:r>
      <w:r w:rsidRPr="00A1115A">
        <w:tab/>
        <w:t>Output RF spectrum emissions for UL MIMO</w:t>
      </w:r>
      <w:bookmarkEnd w:id="262"/>
      <w:bookmarkEnd w:id="263"/>
      <w:bookmarkEnd w:id="264"/>
      <w:bookmarkEnd w:id="265"/>
      <w:bookmarkEnd w:id="266"/>
      <w:bookmarkEnd w:id="267"/>
      <w:bookmarkEnd w:id="268"/>
      <w:bookmarkEnd w:id="269"/>
      <w:bookmarkEnd w:id="270"/>
      <w:bookmarkEnd w:id="271"/>
      <w:bookmarkEnd w:id="272"/>
      <w:bookmarkEnd w:id="273"/>
    </w:p>
    <w:p w14:paraId="50DAD50D" w14:textId="77777777" w:rsidR="00251DED" w:rsidRPr="00A1115A" w:rsidRDefault="00251DED" w:rsidP="00251DED">
      <w:pPr>
        <w:pStyle w:val="30"/>
      </w:pPr>
      <w:bookmarkStart w:id="274" w:name="_Toc21344420"/>
      <w:bookmarkStart w:id="275" w:name="_Toc29801907"/>
      <w:bookmarkStart w:id="276" w:name="_Toc29802331"/>
      <w:bookmarkStart w:id="277" w:name="_Toc29802956"/>
      <w:bookmarkStart w:id="278" w:name="_Toc36107698"/>
      <w:bookmarkStart w:id="279" w:name="_Toc37251472"/>
      <w:bookmarkStart w:id="280" w:name="_Toc45888352"/>
      <w:bookmarkStart w:id="281" w:name="_Toc45888951"/>
      <w:bookmarkStart w:id="282" w:name="_Toc61367649"/>
      <w:bookmarkStart w:id="283" w:name="_Toc61373032"/>
      <w:bookmarkStart w:id="284" w:name="_Toc68230981"/>
      <w:bookmarkStart w:id="285" w:name="_Toc69084394"/>
      <w:bookmarkStart w:id="286" w:name="_Toc75467404"/>
      <w:bookmarkStart w:id="287" w:name="_Toc76509426"/>
      <w:bookmarkStart w:id="288" w:name="_Toc76718416"/>
      <w:bookmarkStart w:id="289" w:name="_Toc83580754"/>
      <w:bookmarkStart w:id="290" w:name="_Toc84405263"/>
      <w:bookmarkStart w:id="291" w:name="_Toc84413872"/>
      <w:r w:rsidRPr="00A1115A">
        <w:t>6.5D.1</w:t>
      </w:r>
      <w:r w:rsidRPr="00A1115A">
        <w:tab/>
        <w:t>Occupied bandwidth for UL MIMO</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762C33ED" w14:textId="77777777" w:rsidR="00251DED" w:rsidRPr="00A1115A" w:rsidRDefault="00251DED" w:rsidP="00251DED">
      <w:r w:rsidRPr="00A1115A">
        <w:t xml:space="preserve">For UE supporting UL MIMO, the requirements for occupied bandwidth apply </w:t>
      </w:r>
      <w:proofErr w:type="gramStart"/>
      <w:r w:rsidRPr="00A1115A">
        <w:t>to  the</w:t>
      </w:r>
      <w:proofErr w:type="gramEnd"/>
      <w:r w:rsidRPr="00A1115A">
        <w:t xml:space="preserve"> sum of the powers from both UE transmit antenna connector</w:t>
      </w:r>
      <w:r w:rsidRPr="00A1115A">
        <w:rPr>
          <w:rFonts w:hint="eastAsia"/>
          <w:lang w:eastAsia="zh-CN"/>
        </w:rPr>
        <w:t>s</w:t>
      </w:r>
      <w:r w:rsidRPr="00A1115A">
        <w:t>. The occupied bandwidth is defined as the bandwidth containing 99 % of the total integrated mean power of the transmitted spectrum on the assigned channel at each transmit antenna connector.</w:t>
      </w:r>
    </w:p>
    <w:p w14:paraId="18D113FF" w14:textId="77777777" w:rsidR="00251DED" w:rsidRPr="00A1115A" w:rsidRDefault="00251DED" w:rsidP="00251DED">
      <w:r w:rsidRPr="00A1115A">
        <w:t>For UE with two transmit antenna connectors in closed-loop spatial multiplexing scheme, the occupied bandwidth shall be less than the channel bandwidth specified in table 6.5.1-1. The requirements shall be met with UL MIMO configurations described in clause 6.2D.1.</w:t>
      </w:r>
    </w:p>
    <w:p w14:paraId="27F8CBB8" w14:textId="396DD617" w:rsidR="00251DED" w:rsidRPr="00A1115A" w:rsidRDefault="00251DED" w:rsidP="00251DED">
      <w:r w:rsidRPr="00A1115A">
        <w:t xml:space="preserve">If UE is scheduled for single antenna-port PUSCH transmission by DCI format 0_0 or by DCI format 0_1 for single antenna port </w:t>
      </w:r>
      <w:proofErr w:type="gramStart"/>
      <w:r w:rsidRPr="00A1115A">
        <w:t>codebook based</w:t>
      </w:r>
      <w:proofErr w:type="gramEnd"/>
      <w:r w:rsidRPr="00A1115A">
        <w:t xml:space="preserve"> transmission</w:t>
      </w:r>
      <w:ins w:id="292" w:author="Huawei-Chunying Gu" w:date="2023-05-09T15:38:00Z">
        <w:r w:rsidRPr="00251DED">
          <w:t xml:space="preserve"> </w:t>
        </w:r>
        <w:r>
          <w:t xml:space="preserve">with precoding matrix </w:t>
        </w:r>
        <w:r w:rsidRPr="00FE5FAF">
          <w:rPr>
            <w:i/>
            <w:iCs/>
          </w:rPr>
          <w:t>W</w:t>
        </w:r>
        <w:r>
          <w:t>=1 [6.3.1.5 TS 38.211]</w:t>
        </w:r>
      </w:ins>
      <w:r w:rsidRPr="00A1115A">
        <w:t>, the requirements in clause 6.5.1 apply</w:t>
      </w:r>
      <w:ins w:id="293" w:author="Huawei-Chunying Gu" w:date="2023-05-09T15:40:00Z">
        <w:r w:rsidR="00841F91">
          <w:t xml:space="preserve"> </w:t>
        </w:r>
        <w:r w:rsidR="00841F91" w:rsidRPr="00636D24">
          <w:t xml:space="preserve">when </w:t>
        </w:r>
        <w:proofErr w:type="spellStart"/>
        <w:r w:rsidR="00841F91" w:rsidRPr="00636D24">
          <w:rPr>
            <w:i/>
          </w:rPr>
          <w:t>TxD</w:t>
        </w:r>
        <w:proofErr w:type="spellEnd"/>
        <w:r w:rsidR="00841F91" w:rsidRPr="00636D24">
          <w:t xml:space="preserve"> is not indicated</w:t>
        </w:r>
      </w:ins>
      <w:ins w:id="294" w:author="Huawei-Chunying Gu" w:date="2023-05-09T15:41:00Z">
        <w:r w:rsidR="00841F91">
          <w:t xml:space="preserve">, and </w:t>
        </w:r>
      </w:ins>
      <w:ins w:id="295" w:author="Huawei-Chunying Gu" w:date="2023-05-09T16:18:00Z">
        <w:r w:rsidR="007332EF">
          <w:t xml:space="preserve">the </w:t>
        </w:r>
      </w:ins>
      <w:ins w:id="296" w:author="Huawei-Chunying Gu" w:date="2023-05-09T15:41:00Z">
        <w:r w:rsidR="00841F91">
          <w:t xml:space="preserve">requirements in clause 6.5G.1 apply when </w:t>
        </w:r>
        <w:proofErr w:type="spellStart"/>
        <w:r w:rsidR="00841F91" w:rsidRPr="00636D24">
          <w:rPr>
            <w:i/>
          </w:rPr>
          <w:t>TxD</w:t>
        </w:r>
        <w:proofErr w:type="spellEnd"/>
        <w:r w:rsidR="00841F91" w:rsidRPr="00636D24">
          <w:t xml:space="preserve"> is indicated</w:t>
        </w:r>
      </w:ins>
      <w:r w:rsidRPr="00A1115A">
        <w:t>.</w:t>
      </w:r>
    </w:p>
    <w:p w14:paraId="0EAC2086" w14:textId="77777777" w:rsidR="00251DED" w:rsidRPr="00A1115A" w:rsidRDefault="00251DED" w:rsidP="00251DED">
      <w:pPr>
        <w:pStyle w:val="30"/>
      </w:pPr>
      <w:bookmarkStart w:id="297" w:name="_Toc21344421"/>
      <w:bookmarkStart w:id="298" w:name="_Toc29801908"/>
      <w:bookmarkStart w:id="299" w:name="_Toc29802332"/>
      <w:bookmarkStart w:id="300" w:name="_Toc29802957"/>
      <w:bookmarkStart w:id="301" w:name="_Toc36107699"/>
      <w:bookmarkStart w:id="302" w:name="_Toc37251473"/>
      <w:bookmarkStart w:id="303" w:name="_Toc45888353"/>
      <w:bookmarkStart w:id="304" w:name="_Toc45888952"/>
      <w:bookmarkStart w:id="305" w:name="_Toc61367650"/>
      <w:bookmarkStart w:id="306" w:name="_Toc61373033"/>
      <w:bookmarkStart w:id="307" w:name="_Toc68230982"/>
      <w:bookmarkStart w:id="308" w:name="_Toc69084395"/>
      <w:bookmarkStart w:id="309" w:name="_Toc75467405"/>
      <w:bookmarkStart w:id="310" w:name="_Toc76509427"/>
      <w:bookmarkStart w:id="311" w:name="_Toc76718417"/>
      <w:bookmarkStart w:id="312" w:name="_Toc83580755"/>
      <w:bookmarkStart w:id="313" w:name="_Toc84405264"/>
      <w:bookmarkStart w:id="314" w:name="_Toc84413873"/>
      <w:r w:rsidRPr="00A1115A">
        <w:lastRenderedPageBreak/>
        <w:t>6.5D.2</w:t>
      </w:r>
      <w:r w:rsidRPr="00A1115A">
        <w:tab/>
        <w:t>Out of band emission for UL MIMO</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7C685D83" w14:textId="02C9443B" w:rsidR="00251DED" w:rsidRPr="00A1115A" w:rsidRDefault="00251DED" w:rsidP="00251DED">
      <w:r w:rsidRPr="00A1115A">
        <w:t>For UE supporting UL MIMO</w:t>
      </w:r>
      <w:ins w:id="315" w:author="Huawei-Chunying Gu" w:date="2023-05-09T15:38:00Z">
        <w:r w:rsidR="00832AD4">
          <w:t xml:space="preserve"> or </w:t>
        </w:r>
        <w:r w:rsidR="00832AD4" w:rsidRPr="00A1115A">
          <w:t>uplink full power transmission (</w:t>
        </w:r>
        <w:proofErr w:type="spellStart"/>
        <w:r w:rsidR="00832AD4" w:rsidRPr="00A1115A">
          <w:t>ULFPTx</w:t>
        </w:r>
        <w:proofErr w:type="spellEnd"/>
        <w:r w:rsidR="00832AD4" w:rsidRPr="00A1115A">
          <w:t>) for UL MIMO</w:t>
        </w:r>
      </w:ins>
      <w:r w:rsidRPr="00A1115A">
        <w:t>, the requirements for Out of band emissions resulting from the modulation process and non-linearity in the transmitters is defined as the sum of the emissions from both UE</w:t>
      </w:r>
      <w:ins w:id="316" w:author="Huawei-Chunying Gu" w:date="2023-05-09T15:38:00Z">
        <w:r w:rsidR="001B65D2">
          <w:t xml:space="preserve"> </w:t>
        </w:r>
      </w:ins>
      <w:r w:rsidRPr="00A1115A">
        <w:t>transmit antenna connectors.</w:t>
      </w:r>
    </w:p>
    <w:p w14:paraId="4AD86A91" w14:textId="7E4B444D" w:rsidR="00251DED" w:rsidRPr="00A1115A" w:rsidRDefault="00251DED" w:rsidP="00251DED">
      <w:r w:rsidRPr="00A1115A">
        <w:t>For UEs with two transmit antenna connectors in closed-loop spatial multiplexing scheme, the requirements in subcla</w:t>
      </w:r>
      <w:del w:id="317" w:author="Huawei-Chunying Gu" w:date="2023-05-09T15:39:00Z">
        <w:r w:rsidRPr="00A1115A" w:rsidDel="001B65D2">
          <w:delText>s</w:delText>
        </w:r>
      </w:del>
      <w:r w:rsidRPr="00A1115A">
        <w:t>use 6.5.2 apply. The requirements shall be met with UL MIMO configurations described in clause 6.2D.1.</w:t>
      </w:r>
    </w:p>
    <w:p w14:paraId="6B7D1FCE" w14:textId="77777777" w:rsidR="00251DED" w:rsidRPr="00A1115A" w:rsidRDefault="00251DED" w:rsidP="00251DED">
      <w:r w:rsidRPr="00A1115A">
        <w:t>For UE support uplink full power transmission (</w:t>
      </w:r>
      <w:proofErr w:type="spellStart"/>
      <w:r w:rsidRPr="00A1115A">
        <w:t>ULFPTx</w:t>
      </w:r>
      <w:proofErr w:type="spellEnd"/>
      <w:r w:rsidRPr="00A1115A">
        <w:t>) for UL MIMO, the requirements in clause 6.5.2 shall apply.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3A3A0797" w14:textId="59F02B21" w:rsidR="00251DED" w:rsidRPr="00A1115A" w:rsidRDefault="00251DED" w:rsidP="00251DED">
      <w:r w:rsidRPr="00A1115A">
        <w:t xml:space="preserve">If UE is scheduled for single antenna-port PUSCH transmission by DCI format 0_0 or by DCI format 0_1 for single antenna port </w:t>
      </w:r>
      <w:proofErr w:type="gramStart"/>
      <w:r w:rsidRPr="00A1115A">
        <w:t>codebook based</w:t>
      </w:r>
      <w:proofErr w:type="gramEnd"/>
      <w:r w:rsidRPr="00A1115A">
        <w:t xml:space="preserve"> transmission</w:t>
      </w:r>
      <w:ins w:id="318" w:author="Huawei-Chunying Gu" w:date="2023-05-09T15:38:00Z">
        <w:r w:rsidR="00B23FF1" w:rsidRPr="00B23FF1">
          <w:t xml:space="preserve"> </w:t>
        </w:r>
        <w:r w:rsidR="00B23FF1">
          <w:t xml:space="preserve">with precoding matrix </w:t>
        </w:r>
        <w:r w:rsidR="00B23FF1" w:rsidRPr="00FE5FAF">
          <w:rPr>
            <w:i/>
            <w:iCs/>
          </w:rPr>
          <w:t>W</w:t>
        </w:r>
        <w:r w:rsidR="00B23FF1">
          <w:t>=1 [6.3.1.5 TS 38.211]</w:t>
        </w:r>
      </w:ins>
      <w:r w:rsidRPr="00A1115A">
        <w:t>, the requirements in clause 6.5.2 apply</w:t>
      </w:r>
      <w:ins w:id="319" w:author="Huawei-Chunying Gu" w:date="2023-05-09T15:41:00Z">
        <w:r w:rsidR="00841F91">
          <w:t xml:space="preserve"> </w:t>
        </w:r>
        <w:r w:rsidR="00841F91" w:rsidRPr="00636D24">
          <w:t xml:space="preserve">when </w:t>
        </w:r>
        <w:proofErr w:type="spellStart"/>
        <w:r w:rsidR="00841F91" w:rsidRPr="00636D24">
          <w:rPr>
            <w:i/>
          </w:rPr>
          <w:t>TxD</w:t>
        </w:r>
        <w:proofErr w:type="spellEnd"/>
        <w:r w:rsidR="00841F91" w:rsidRPr="00636D24">
          <w:t xml:space="preserve"> is not indicated</w:t>
        </w:r>
        <w:r w:rsidR="00841F91">
          <w:t xml:space="preserve">, and </w:t>
        </w:r>
      </w:ins>
      <w:ins w:id="320" w:author="Huawei-Chunying Gu" w:date="2023-05-09T16:18:00Z">
        <w:r w:rsidR="007332EF">
          <w:t xml:space="preserve">the </w:t>
        </w:r>
      </w:ins>
      <w:ins w:id="321" w:author="Huawei-Chunying Gu" w:date="2023-05-09T15:41:00Z">
        <w:r w:rsidR="00841F91">
          <w:t>requirements in clause 6.5G.</w:t>
        </w:r>
        <w:r w:rsidR="00A2427F">
          <w:t>2</w:t>
        </w:r>
        <w:r w:rsidR="00841F91">
          <w:t xml:space="preserve"> apply when </w:t>
        </w:r>
        <w:proofErr w:type="spellStart"/>
        <w:r w:rsidR="00841F91" w:rsidRPr="00636D24">
          <w:rPr>
            <w:i/>
          </w:rPr>
          <w:t>TxD</w:t>
        </w:r>
        <w:proofErr w:type="spellEnd"/>
        <w:r w:rsidR="00841F91" w:rsidRPr="00636D24">
          <w:t xml:space="preserve"> is indicated</w:t>
        </w:r>
      </w:ins>
      <w:r w:rsidRPr="00A1115A">
        <w:t>.</w:t>
      </w:r>
    </w:p>
    <w:p w14:paraId="5F41F91B" w14:textId="77777777" w:rsidR="00251DED" w:rsidRPr="00A1115A" w:rsidRDefault="00251DED" w:rsidP="00251DED">
      <w:pPr>
        <w:pStyle w:val="30"/>
      </w:pPr>
      <w:bookmarkStart w:id="322" w:name="_Toc21344422"/>
      <w:bookmarkStart w:id="323" w:name="_Toc29801909"/>
      <w:bookmarkStart w:id="324" w:name="_Toc29802333"/>
      <w:bookmarkStart w:id="325" w:name="_Toc29802958"/>
      <w:bookmarkStart w:id="326" w:name="_Toc36107700"/>
      <w:bookmarkStart w:id="327" w:name="_Toc37251474"/>
      <w:bookmarkStart w:id="328" w:name="_Toc45888354"/>
      <w:bookmarkStart w:id="329" w:name="_Toc45888953"/>
      <w:bookmarkStart w:id="330" w:name="_Toc61367651"/>
      <w:bookmarkStart w:id="331" w:name="_Toc61373034"/>
      <w:bookmarkStart w:id="332" w:name="_Toc68230983"/>
      <w:bookmarkStart w:id="333" w:name="_Toc69084396"/>
      <w:bookmarkStart w:id="334" w:name="_Toc75467406"/>
      <w:bookmarkStart w:id="335" w:name="_Toc76509428"/>
      <w:bookmarkStart w:id="336" w:name="_Toc76718418"/>
      <w:bookmarkStart w:id="337" w:name="_Toc83580756"/>
      <w:bookmarkStart w:id="338" w:name="_Toc84405265"/>
      <w:bookmarkStart w:id="339" w:name="_Toc84413874"/>
      <w:r w:rsidRPr="00A1115A">
        <w:t>6.5D.3</w:t>
      </w:r>
      <w:r w:rsidRPr="00A1115A">
        <w:tab/>
        <w:t>Spurious emission for UL MIMO</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00FE6511" w14:textId="35A662D0" w:rsidR="00251DED" w:rsidRPr="00A1115A" w:rsidRDefault="00251DED" w:rsidP="00251DED">
      <w:r w:rsidRPr="00A1115A">
        <w:t>For UE supporting UL MIMO</w:t>
      </w:r>
      <w:ins w:id="340" w:author="Huawei-Chunying Gu" w:date="2023-05-09T15:39:00Z">
        <w:r w:rsidR="001B65D2" w:rsidRPr="001B65D2">
          <w:t xml:space="preserve"> </w:t>
        </w:r>
        <w:r w:rsidR="001B65D2">
          <w:t xml:space="preserve">or </w:t>
        </w:r>
        <w:r w:rsidR="001B65D2" w:rsidRPr="00A1115A">
          <w:t>uplink full power transmission (</w:t>
        </w:r>
        <w:proofErr w:type="spellStart"/>
        <w:r w:rsidR="001B65D2" w:rsidRPr="00A1115A">
          <w:t>ULFPTx</w:t>
        </w:r>
        <w:proofErr w:type="spellEnd"/>
        <w:r w:rsidR="001B65D2" w:rsidRPr="00A1115A">
          <w:t>) for UL MIMO</w:t>
        </w:r>
      </w:ins>
      <w:r w:rsidRPr="00A1115A">
        <w:t>,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p w14:paraId="3A77F200" w14:textId="4B471613" w:rsidR="00251DED" w:rsidRPr="00A1115A" w:rsidRDefault="00251DED" w:rsidP="00251DED">
      <w:r w:rsidRPr="00A1115A">
        <w:t>For UEs with two transmit antenna connectors in closed-loop spatial multiplexing scheme, the requirements specified in subcla</w:t>
      </w:r>
      <w:del w:id="341" w:author="Huawei-Chunying Gu" w:date="2023-05-09T15:39:00Z">
        <w:r w:rsidRPr="00A1115A" w:rsidDel="00F4799A">
          <w:delText>s</w:delText>
        </w:r>
      </w:del>
      <w:r w:rsidRPr="00A1115A">
        <w:t>use 6.5.3 apply. The requirements shall be met with the UL MIMO configurations described in clause 6.2D.1.</w:t>
      </w:r>
    </w:p>
    <w:p w14:paraId="268BC604" w14:textId="77777777" w:rsidR="00251DED" w:rsidRPr="00A1115A" w:rsidRDefault="00251DED" w:rsidP="00251DED">
      <w:r w:rsidRPr="00A1115A">
        <w:t>For UE support uplink full power transmission (</w:t>
      </w:r>
      <w:proofErr w:type="spellStart"/>
      <w:r w:rsidRPr="00A1115A">
        <w:t>ULFPTx</w:t>
      </w:r>
      <w:proofErr w:type="spellEnd"/>
      <w:r w:rsidRPr="00A1115A">
        <w:t>) for UL MIMO, the requirements in clause 6.5.3 shall apply.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5B38487D" w14:textId="6CB505C2" w:rsidR="00251DED" w:rsidRPr="00A1115A" w:rsidRDefault="00251DED" w:rsidP="00251DED">
      <w:r w:rsidRPr="00A1115A">
        <w:t xml:space="preserve">If UE is scheduled for single antenna-port PUSCH transmission by DCI format 0_0 or by DCI format 0_1 for single antenna port </w:t>
      </w:r>
      <w:proofErr w:type="gramStart"/>
      <w:r w:rsidRPr="00A1115A">
        <w:t>codebook based</w:t>
      </w:r>
      <w:proofErr w:type="gramEnd"/>
      <w:r w:rsidRPr="00A1115A">
        <w:t xml:space="preserve"> transmission</w:t>
      </w:r>
      <w:ins w:id="342" w:author="Huawei-Chunying Gu" w:date="2023-05-09T15:39:00Z">
        <w:r w:rsidR="00F4799A" w:rsidRPr="00F4799A">
          <w:t xml:space="preserve"> </w:t>
        </w:r>
        <w:r w:rsidR="00F4799A">
          <w:t xml:space="preserve">with precoding matrix </w:t>
        </w:r>
        <w:r w:rsidR="00F4799A" w:rsidRPr="00FE5FAF">
          <w:rPr>
            <w:i/>
            <w:iCs/>
          </w:rPr>
          <w:t>W</w:t>
        </w:r>
        <w:r w:rsidR="00F4799A">
          <w:t>=1 [6.3.1.5 TS 38.211]</w:t>
        </w:r>
      </w:ins>
      <w:r w:rsidRPr="00A1115A">
        <w:t>, the requirements in clause 6.5.3 apply</w:t>
      </w:r>
      <w:ins w:id="343" w:author="Huawei-Chunying Gu" w:date="2023-05-09T15:41:00Z">
        <w:r w:rsidR="00D52CE7">
          <w:t xml:space="preserve"> </w:t>
        </w:r>
        <w:r w:rsidR="00D52CE7" w:rsidRPr="00636D24">
          <w:t xml:space="preserve">when </w:t>
        </w:r>
        <w:proofErr w:type="spellStart"/>
        <w:r w:rsidR="00D52CE7" w:rsidRPr="00636D24">
          <w:rPr>
            <w:i/>
          </w:rPr>
          <w:t>TxD</w:t>
        </w:r>
        <w:proofErr w:type="spellEnd"/>
        <w:r w:rsidR="00D52CE7" w:rsidRPr="00636D24">
          <w:t xml:space="preserve"> is not indicated</w:t>
        </w:r>
        <w:r w:rsidR="00D52CE7">
          <w:t xml:space="preserve">, and </w:t>
        </w:r>
      </w:ins>
      <w:ins w:id="344" w:author="Huawei-Chunying Gu" w:date="2023-05-09T16:18:00Z">
        <w:r w:rsidR="007332EF">
          <w:t xml:space="preserve">the </w:t>
        </w:r>
      </w:ins>
      <w:ins w:id="345" w:author="Huawei-Chunying Gu" w:date="2023-05-09T15:41:00Z">
        <w:r w:rsidR="00D52CE7">
          <w:t>requirements in clause 6.5G.</w:t>
        </w:r>
        <w:r w:rsidR="00A2427F">
          <w:t>3</w:t>
        </w:r>
        <w:r w:rsidR="00D52CE7">
          <w:t xml:space="preserve"> apply when </w:t>
        </w:r>
        <w:proofErr w:type="spellStart"/>
        <w:r w:rsidR="00D52CE7" w:rsidRPr="00636D24">
          <w:rPr>
            <w:i/>
          </w:rPr>
          <w:t>TxD</w:t>
        </w:r>
        <w:proofErr w:type="spellEnd"/>
        <w:r w:rsidR="00D52CE7" w:rsidRPr="00636D24">
          <w:t xml:space="preserve"> is indicated</w:t>
        </w:r>
      </w:ins>
      <w:r w:rsidRPr="00A1115A">
        <w:t>.</w:t>
      </w:r>
    </w:p>
    <w:p w14:paraId="1941D6BA" w14:textId="77777777" w:rsidR="00251DED" w:rsidRPr="00A1115A" w:rsidRDefault="00251DED" w:rsidP="00251DED">
      <w:pPr>
        <w:pStyle w:val="30"/>
      </w:pPr>
      <w:bookmarkStart w:id="346" w:name="_Toc21344423"/>
      <w:bookmarkStart w:id="347" w:name="_Toc29801910"/>
      <w:bookmarkStart w:id="348" w:name="_Toc29802334"/>
      <w:bookmarkStart w:id="349" w:name="_Toc29802959"/>
      <w:bookmarkStart w:id="350" w:name="_Toc36107701"/>
      <w:bookmarkStart w:id="351" w:name="_Toc37251475"/>
      <w:bookmarkStart w:id="352" w:name="_Toc45888355"/>
      <w:bookmarkStart w:id="353" w:name="_Toc45888954"/>
      <w:bookmarkStart w:id="354" w:name="_Toc61367652"/>
      <w:bookmarkStart w:id="355" w:name="_Toc61373035"/>
      <w:bookmarkStart w:id="356" w:name="_Toc68230984"/>
      <w:bookmarkStart w:id="357" w:name="_Toc69084397"/>
      <w:bookmarkStart w:id="358" w:name="_Toc75467407"/>
      <w:bookmarkStart w:id="359" w:name="_Toc76509429"/>
      <w:bookmarkStart w:id="360" w:name="_Toc76718419"/>
      <w:bookmarkStart w:id="361" w:name="_Toc83580757"/>
      <w:bookmarkStart w:id="362" w:name="_Toc84405266"/>
      <w:bookmarkStart w:id="363" w:name="_Toc84413875"/>
      <w:r w:rsidRPr="00A1115A">
        <w:t>6.5D.4</w:t>
      </w:r>
      <w:r w:rsidRPr="00A1115A">
        <w:tab/>
        <w:t>Transmit intermodulation for UL MIMO</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0DD765F4" w14:textId="77777777" w:rsidR="00251DED" w:rsidRPr="00A1115A" w:rsidRDefault="00251DED" w:rsidP="00251DED">
      <w:r w:rsidRPr="00A1115A">
        <w:t xml:space="preserve">For UE supporting UL MIMO, the transmit intermodulation requirements are specified at each transmit antenna connector and the wanted signal is defined as the sum of output powers </w:t>
      </w:r>
      <w:r w:rsidRPr="00A1115A">
        <w:rPr>
          <w:rFonts w:hint="eastAsia"/>
          <w:lang w:eastAsia="zh-CN"/>
        </w:rPr>
        <w:t>from</w:t>
      </w:r>
      <w:r w:rsidRPr="00A1115A">
        <w:rPr>
          <w:lang w:eastAsia="zh-CN"/>
        </w:rPr>
        <w:t xml:space="preserve"> both UE</w:t>
      </w:r>
      <w:r w:rsidRPr="00A1115A">
        <w:t xml:space="preserve"> transmit antenna connectors.</w:t>
      </w:r>
    </w:p>
    <w:p w14:paraId="1B6F06F4" w14:textId="77777777" w:rsidR="00251DED" w:rsidRPr="00A1115A" w:rsidRDefault="00251DED" w:rsidP="00251DED">
      <w:r w:rsidRPr="00A1115A">
        <w:t>For UEs with two transmit antenna connectors in closed-loop spatial multiplexing scheme, the requirements specified in clause 6.5.4 apply to each transmit antenna connector. The requirements shall be met with the UL MIMO configurations described in clause 6.2D.1.</w:t>
      </w:r>
    </w:p>
    <w:p w14:paraId="0D6A72CB" w14:textId="66D4B8C1" w:rsidR="00251DED" w:rsidRPr="00A1115A" w:rsidRDefault="00251DED" w:rsidP="00251DED">
      <w:r w:rsidRPr="00A1115A">
        <w:t xml:space="preserve">If UE is scheduled for single antenna-port PUSCH transmission by DCI format 0_0 or by DCI format 0_1 for single antenna port </w:t>
      </w:r>
      <w:proofErr w:type="gramStart"/>
      <w:r w:rsidRPr="00A1115A">
        <w:t>codebook based</w:t>
      </w:r>
      <w:proofErr w:type="gramEnd"/>
      <w:r w:rsidRPr="00A1115A">
        <w:t xml:space="preserve"> transmission</w:t>
      </w:r>
      <w:ins w:id="364" w:author="Huawei-Chunying Gu" w:date="2023-05-09T15:39:00Z">
        <w:r w:rsidR="00F3430B" w:rsidRPr="00F3430B">
          <w:t xml:space="preserve"> </w:t>
        </w:r>
        <w:r w:rsidR="00F3430B">
          <w:t xml:space="preserve">with precoding matrix </w:t>
        </w:r>
        <w:r w:rsidR="00F3430B" w:rsidRPr="00FE5FAF">
          <w:rPr>
            <w:i/>
            <w:iCs/>
          </w:rPr>
          <w:t>W</w:t>
        </w:r>
        <w:r w:rsidR="00F3430B">
          <w:t>=1 [6.3.1.5 TS 38.211]</w:t>
        </w:r>
      </w:ins>
      <w:r w:rsidRPr="00A1115A">
        <w:t>, the requirements in clause 6.5.4 apply</w:t>
      </w:r>
      <w:ins w:id="365" w:author="Huawei-Chunying Gu" w:date="2023-05-09T15:41:00Z">
        <w:r w:rsidR="00A2427F">
          <w:t xml:space="preserve"> </w:t>
        </w:r>
        <w:r w:rsidR="00A2427F" w:rsidRPr="00636D24">
          <w:t xml:space="preserve">when </w:t>
        </w:r>
        <w:proofErr w:type="spellStart"/>
        <w:r w:rsidR="00A2427F" w:rsidRPr="00636D24">
          <w:rPr>
            <w:i/>
          </w:rPr>
          <w:t>TxD</w:t>
        </w:r>
        <w:proofErr w:type="spellEnd"/>
        <w:r w:rsidR="00A2427F" w:rsidRPr="00636D24">
          <w:t xml:space="preserve"> is not indicated</w:t>
        </w:r>
        <w:r w:rsidR="00A2427F">
          <w:t>, and</w:t>
        </w:r>
      </w:ins>
      <w:ins w:id="366" w:author="Huawei-Chunying Gu" w:date="2023-05-09T16:18:00Z">
        <w:r w:rsidR="007332EF">
          <w:t xml:space="preserve"> the</w:t>
        </w:r>
      </w:ins>
      <w:ins w:id="367" w:author="Huawei-Chunying Gu" w:date="2023-05-09T15:41:00Z">
        <w:r w:rsidR="00A2427F">
          <w:t xml:space="preserve"> requirements in clause 6.5G.4 apply when </w:t>
        </w:r>
        <w:proofErr w:type="spellStart"/>
        <w:r w:rsidR="00A2427F" w:rsidRPr="00636D24">
          <w:rPr>
            <w:i/>
          </w:rPr>
          <w:t>TxD</w:t>
        </w:r>
        <w:proofErr w:type="spellEnd"/>
        <w:r w:rsidR="00A2427F" w:rsidRPr="00636D24">
          <w:t xml:space="preserve"> is indicated</w:t>
        </w:r>
      </w:ins>
      <w:r w:rsidRPr="00A1115A">
        <w:t>.</w:t>
      </w:r>
    </w:p>
    <w:p w14:paraId="32E4E809" w14:textId="77777777" w:rsidR="00251DED" w:rsidRDefault="00251DED" w:rsidP="004B3B21"/>
    <w:p w14:paraId="18A59834" w14:textId="77777777" w:rsidR="00EC028B" w:rsidRDefault="00EC028B" w:rsidP="004B3B21"/>
    <w:p w14:paraId="002F3DCE" w14:textId="77777777" w:rsidR="00EC028B" w:rsidRDefault="00EC028B" w:rsidP="00EC028B">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A4849F3" w14:textId="77777777" w:rsidR="00EC028B" w:rsidRPr="001C0CC4" w:rsidRDefault="00EC028B" w:rsidP="00EC028B">
      <w:pPr>
        <w:pStyle w:val="30"/>
      </w:pPr>
      <w:r w:rsidRPr="001C0CC4">
        <w:t>6.5</w:t>
      </w:r>
      <w:r>
        <w:t>H.1</w:t>
      </w:r>
      <w:r w:rsidRPr="001C0CC4">
        <w:tab/>
        <w:t>Output RF spectrum emissions</w:t>
      </w:r>
      <w:r>
        <w:t xml:space="preserve"> for </w:t>
      </w:r>
      <w:r w:rsidRPr="0019234D">
        <w:t xml:space="preserve">intra-band UL contiguous CA </w:t>
      </w:r>
      <w:r>
        <w:t>with</w:t>
      </w:r>
      <w:r w:rsidRPr="0019234D">
        <w:t xml:space="preserve"> UL MIMO</w:t>
      </w:r>
    </w:p>
    <w:p w14:paraId="5249C590" w14:textId="77777777" w:rsidR="00EC028B" w:rsidRPr="001C0CC4" w:rsidRDefault="00EC028B" w:rsidP="00EC028B">
      <w:pPr>
        <w:pStyle w:val="40"/>
      </w:pPr>
      <w:bookmarkStart w:id="368" w:name="_Toc83580810"/>
      <w:bookmarkStart w:id="369" w:name="_Toc84405319"/>
      <w:bookmarkStart w:id="370" w:name="_Toc84413928"/>
      <w:r>
        <w:t>6.5H</w:t>
      </w:r>
      <w:r w:rsidRPr="001C0CC4">
        <w:t>.1</w:t>
      </w:r>
      <w:r>
        <w:t>.1</w:t>
      </w:r>
      <w:r w:rsidRPr="001C0CC4">
        <w:tab/>
        <w:t xml:space="preserve">Occupied bandwidth for </w:t>
      </w:r>
      <w:r w:rsidRPr="0019234D">
        <w:t xml:space="preserve">intra-band UL contiguous CA </w:t>
      </w:r>
      <w:r>
        <w:t>with</w:t>
      </w:r>
      <w:r w:rsidRPr="0019234D">
        <w:t xml:space="preserve"> UL MIMO</w:t>
      </w:r>
      <w:bookmarkEnd w:id="368"/>
      <w:bookmarkEnd w:id="369"/>
      <w:bookmarkEnd w:id="370"/>
    </w:p>
    <w:p w14:paraId="732CF9AE" w14:textId="77777777" w:rsidR="00EC028B" w:rsidRPr="001C0CC4" w:rsidRDefault="00EC028B" w:rsidP="00EC028B">
      <w:r w:rsidRPr="001C0CC4">
        <w:t>For UE supporting</w:t>
      </w:r>
      <w:r>
        <w:t xml:space="preserve"> intra-band UL contiguous CA and</w:t>
      </w:r>
      <w:r w:rsidRPr="001C0CC4">
        <w:t xml:space="preserve"> UL MIMO, the requirements for occupied bandwidth</w:t>
      </w:r>
      <w:r>
        <w:t xml:space="preserve"> specified in clause 6.5A.1.1a</w:t>
      </w:r>
      <w:r w:rsidRPr="001C0CC4">
        <w:t xml:space="preserve"> </w:t>
      </w:r>
      <w:r>
        <w:t>apply to the sum of the powers from both UE</w:t>
      </w:r>
      <w:r w:rsidRPr="001C0CC4">
        <w:t xml:space="preserve"> transmit antenna connector</w:t>
      </w:r>
      <w:r>
        <w:rPr>
          <w:rFonts w:hint="eastAsia"/>
          <w:lang w:eastAsia="zh-CN"/>
        </w:rPr>
        <w:t>s</w:t>
      </w:r>
      <w:r>
        <w:rPr>
          <w:lang w:eastAsia="zh-CN"/>
        </w:rPr>
        <w:t xml:space="preserve"> and all UL CCs</w:t>
      </w:r>
      <w:r w:rsidRPr="001C0CC4">
        <w:t xml:space="preserve">. The requirements shall be met with UL MIMO configurations described in </w:t>
      </w:r>
      <w:r>
        <w:t>clause</w:t>
      </w:r>
      <w:r w:rsidRPr="001C0CC4">
        <w:t xml:space="preserve"> 6.2</w:t>
      </w:r>
      <w:r>
        <w:t>H</w:t>
      </w:r>
      <w:r w:rsidRPr="001C0CC4">
        <w:t>.1</w:t>
      </w:r>
      <w:r>
        <w:t>.1</w:t>
      </w:r>
      <w:r w:rsidRPr="001C0CC4">
        <w:t>.</w:t>
      </w:r>
    </w:p>
    <w:p w14:paraId="1F737648" w14:textId="6B8889E7" w:rsidR="00EC028B" w:rsidRDefault="00EC028B" w:rsidP="00EC028B">
      <w:r>
        <w:t xml:space="preserve">If UE is scheduled for single antenna-port PUSCH transmission by DCI format 0_0 or by DCI format 0_1 for single antenna port </w:t>
      </w:r>
      <w:proofErr w:type="gramStart"/>
      <w:r>
        <w:t>codebook based</w:t>
      </w:r>
      <w:proofErr w:type="gramEnd"/>
      <w:r>
        <w:t xml:space="preserve"> transmission</w:t>
      </w:r>
      <w:ins w:id="371" w:author="Huawei-Chunying Gu" w:date="2023-05-10T17:49:00Z">
        <w:r w:rsidRPr="00EC028B">
          <w:t xml:space="preserve"> </w:t>
        </w:r>
        <w:r>
          <w:t xml:space="preserve">with precoding matrix </w:t>
        </w:r>
        <w:r w:rsidRPr="00FE5FAF">
          <w:rPr>
            <w:i/>
            <w:iCs/>
          </w:rPr>
          <w:t>W</w:t>
        </w:r>
        <w:r>
          <w:t>=1 [6.3.1.5 TS 38.211]</w:t>
        </w:r>
      </w:ins>
      <w:r>
        <w:t>, the requirements in clause 6.5A.1.1.1a apply.</w:t>
      </w:r>
    </w:p>
    <w:p w14:paraId="2B8D7B8E" w14:textId="77777777" w:rsidR="00EC028B" w:rsidRPr="001C0CC4" w:rsidRDefault="00EC028B" w:rsidP="00EC028B">
      <w:pPr>
        <w:pStyle w:val="40"/>
      </w:pPr>
      <w:bookmarkStart w:id="372" w:name="_Toc83580811"/>
      <w:bookmarkStart w:id="373" w:name="_Toc84405320"/>
      <w:bookmarkStart w:id="374" w:name="_Toc84413929"/>
      <w:r>
        <w:t>6.5H</w:t>
      </w:r>
      <w:r w:rsidRPr="001C0CC4">
        <w:t>.</w:t>
      </w:r>
      <w:r>
        <w:t>1.</w:t>
      </w:r>
      <w:r w:rsidRPr="001C0CC4">
        <w:t>2</w:t>
      </w:r>
      <w:r w:rsidRPr="001C0CC4">
        <w:tab/>
        <w:t xml:space="preserve">Out of band emission for </w:t>
      </w:r>
      <w:r w:rsidRPr="0019234D">
        <w:t xml:space="preserve">intra-band UL contiguous CA </w:t>
      </w:r>
      <w:r>
        <w:t>with</w:t>
      </w:r>
      <w:r w:rsidRPr="0019234D">
        <w:t xml:space="preserve"> UL MIMO</w:t>
      </w:r>
      <w:bookmarkEnd w:id="372"/>
      <w:bookmarkEnd w:id="373"/>
      <w:bookmarkEnd w:id="374"/>
    </w:p>
    <w:p w14:paraId="6DC9B06E" w14:textId="77777777" w:rsidR="00EC028B" w:rsidRPr="001C0CC4" w:rsidRDefault="00EC028B" w:rsidP="00EC028B">
      <w:r w:rsidRPr="001C0CC4">
        <w:t xml:space="preserve">For UE supporting </w:t>
      </w:r>
      <w:r>
        <w:t>intra-band UL contiguous CA and</w:t>
      </w:r>
      <w:r w:rsidRPr="001C0CC4">
        <w:t xml:space="preserve"> UL MIMO, the requirements for Out of band emissions resulting from the modulation process and non-linearity in the transmitters </w:t>
      </w:r>
      <w:r>
        <w:t xml:space="preserve">is defined as the sum of the emissions from both UE </w:t>
      </w:r>
      <w:r w:rsidRPr="001C0CC4">
        <w:t>transmit antenna connector</w:t>
      </w:r>
      <w:r>
        <w:t>s and all UL CCs,</w:t>
      </w:r>
      <w:r w:rsidRPr="00F01BC1">
        <w:t xml:space="preserve"> the requirements in </w:t>
      </w:r>
      <w:proofErr w:type="spellStart"/>
      <w:r w:rsidRPr="00F01BC1">
        <w:t>subclasuse</w:t>
      </w:r>
      <w:proofErr w:type="spellEnd"/>
      <w:r w:rsidRPr="00F01BC1">
        <w:t xml:space="preserve"> 6.5A.2</w:t>
      </w:r>
      <w:r>
        <w:t>.2.1, 6.5A.2.3.1 and 6.5A.2.4.1.</w:t>
      </w:r>
      <w:proofErr w:type="gramStart"/>
      <w:r>
        <w:t xml:space="preserve">1 </w:t>
      </w:r>
      <w:r w:rsidRPr="00F01BC1">
        <w:t xml:space="preserve"> apply</w:t>
      </w:r>
      <w:proofErr w:type="gramEnd"/>
      <w:r w:rsidRPr="00F01BC1">
        <w:t>.</w:t>
      </w:r>
      <w:r>
        <w:t xml:space="preserve"> </w:t>
      </w:r>
      <w:r w:rsidRPr="001C0CC4">
        <w:t xml:space="preserve">The requirements shall be met with UL MIMO configurations described in </w:t>
      </w:r>
      <w:r>
        <w:t>clause 6.2H</w:t>
      </w:r>
      <w:r w:rsidRPr="001C0CC4">
        <w:t>.1</w:t>
      </w:r>
      <w:r>
        <w:t>.1</w:t>
      </w:r>
      <w:r w:rsidRPr="001C0CC4">
        <w:t>.</w:t>
      </w:r>
    </w:p>
    <w:p w14:paraId="6D824E7D" w14:textId="7C30B05A" w:rsidR="00EC028B" w:rsidRDefault="00EC028B" w:rsidP="00EC028B">
      <w:r>
        <w:t xml:space="preserve">If UE is scheduled for single antenna-port PUSCH transmission by DCI format 0_0 or by DCI format 0_1 for single antenna port </w:t>
      </w:r>
      <w:proofErr w:type="gramStart"/>
      <w:r>
        <w:t>codebook based</w:t>
      </w:r>
      <w:proofErr w:type="gramEnd"/>
      <w:r>
        <w:t xml:space="preserve"> transmission</w:t>
      </w:r>
      <w:ins w:id="375" w:author="Huawei-Chunying Gu" w:date="2023-05-10T17:49:00Z">
        <w:r w:rsidRPr="00EC028B">
          <w:t xml:space="preserve"> </w:t>
        </w:r>
        <w:r>
          <w:t xml:space="preserve">with precoding matrix </w:t>
        </w:r>
        <w:r w:rsidRPr="00FE5FAF">
          <w:rPr>
            <w:i/>
            <w:iCs/>
          </w:rPr>
          <w:t>W</w:t>
        </w:r>
        <w:r>
          <w:t>=1 [6.3.1.5 TS 38.211]</w:t>
        </w:r>
      </w:ins>
      <w:r>
        <w:t>, the requirements in clause 6.5A.2.2.1, 6.5A.2.3.1 and 6.5A.2.4.1.1 apply.</w:t>
      </w:r>
    </w:p>
    <w:p w14:paraId="3B0A0C38" w14:textId="77777777" w:rsidR="00EC028B" w:rsidRPr="00843A09" w:rsidRDefault="00EC028B" w:rsidP="00EC028B">
      <w:pPr>
        <w:pStyle w:val="40"/>
      </w:pPr>
      <w:r>
        <w:t>6.5H</w:t>
      </w:r>
      <w:r w:rsidRPr="00843A09">
        <w:t>.</w:t>
      </w:r>
      <w:r>
        <w:t>1.</w:t>
      </w:r>
      <w:r w:rsidRPr="00843A09">
        <w:t>3</w:t>
      </w:r>
      <w:r w:rsidRPr="00843A09">
        <w:tab/>
      </w:r>
      <w:r>
        <w:t xml:space="preserve"> </w:t>
      </w:r>
      <w:r w:rsidRPr="00843A09">
        <w:t xml:space="preserve">Spurious emission for intra-band UL contiguous CA </w:t>
      </w:r>
      <w:r>
        <w:t>with</w:t>
      </w:r>
      <w:r w:rsidRPr="00843A09">
        <w:t xml:space="preserve"> UL MIMO</w:t>
      </w:r>
    </w:p>
    <w:p w14:paraId="0B838F19" w14:textId="77777777" w:rsidR="00EC028B" w:rsidRDefault="00EC028B" w:rsidP="00EC028B">
      <w:r w:rsidRPr="001C0CC4">
        <w:t xml:space="preserve">For UE supporting </w:t>
      </w:r>
      <w:r>
        <w:t>intra-band UL contiguous CA</w:t>
      </w:r>
      <w:r w:rsidRPr="001C0CC4">
        <w:t xml:space="preserve"> </w:t>
      </w:r>
      <w:r>
        <w:t xml:space="preserve">and </w:t>
      </w:r>
      <w:r w:rsidRPr="001C0CC4">
        <w:t xml:space="preserve">UL MIMO, the requirements for Spurious emissions </w:t>
      </w:r>
      <w:r>
        <w:t>is defined as the sum of the emissions from both UE</w:t>
      </w:r>
      <w:r w:rsidRPr="001C0CC4">
        <w:t xml:space="preserve"> transmit antenna connector</w:t>
      </w:r>
      <w:r>
        <w:t>s and all UL CCs,</w:t>
      </w:r>
      <w:r w:rsidRPr="007E18C2">
        <w:t xml:space="preserve"> </w:t>
      </w:r>
      <w:r w:rsidRPr="001C0CC4">
        <w:t xml:space="preserve">the requirements specified in </w:t>
      </w:r>
      <w:proofErr w:type="spellStart"/>
      <w:r w:rsidRPr="001C0CC4">
        <w:t>subclasuse</w:t>
      </w:r>
      <w:proofErr w:type="spellEnd"/>
      <w:r w:rsidRPr="001C0CC4">
        <w:t xml:space="preserve"> 6.5</w:t>
      </w:r>
      <w:r>
        <w:t>A</w:t>
      </w:r>
      <w:r w:rsidRPr="001C0CC4">
        <w:t>.3</w:t>
      </w:r>
      <w:r>
        <w:t>.1, 6.5A.3.2.1 and 6.5A.3.3.1</w:t>
      </w:r>
      <w:r w:rsidRPr="001C0CC4">
        <w:t xml:space="preserve"> apply.</w:t>
      </w:r>
      <w:r>
        <w:t xml:space="preserve"> </w:t>
      </w:r>
      <w:r w:rsidRPr="001C0CC4">
        <w:t xml:space="preserve">The requirements shall be met with the UL MIMO configurations described in </w:t>
      </w:r>
      <w:r>
        <w:t>clause</w:t>
      </w:r>
      <w:r w:rsidRPr="001C0CC4">
        <w:t xml:space="preserve"> 6.2</w:t>
      </w:r>
      <w:r>
        <w:t>H</w:t>
      </w:r>
      <w:r w:rsidRPr="001C0CC4">
        <w:t>.1</w:t>
      </w:r>
      <w:r>
        <w:t>.1</w:t>
      </w:r>
      <w:r w:rsidRPr="001C0CC4">
        <w:t>.</w:t>
      </w:r>
    </w:p>
    <w:p w14:paraId="511561E3" w14:textId="25581134" w:rsidR="00EC028B" w:rsidRPr="001C0CC4" w:rsidRDefault="00EC028B" w:rsidP="00EC028B">
      <w:r>
        <w:t xml:space="preserve">If UE is scheduled for single antenna-port PUSCH transmission by DCI format 0_0 or by DCI format 0_1 for single antenna port </w:t>
      </w:r>
      <w:proofErr w:type="gramStart"/>
      <w:r>
        <w:t>codebook based</w:t>
      </w:r>
      <w:proofErr w:type="gramEnd"/>
      <w:r>
        <w:t xml:space="preserve"> transmission</w:t>
      </w:r>
      <w:ins w:id="376" w:author="Huawei-Chunying Gu" w:date="2023-05-10T17:49:00Z">
        <w:r w:rsidRPr="00EC028B">
          <w:t xml:space="preserve"> </w:t>
        </w:r>
        <w:r>
          <w:t xml:space="preserve">with precoding matrix </w:t>
        </w:r>
        <w:r w:rsidRPr="00FE5FAF">
          <w:rPr>
            <w:i/>
            <w:iCs/>
          </w:rPr>
          <w:t>W</w:t>
        </w:r>
        <w:r>
          <w:t>=1 [6.3.1.5 TS 38.211]</w:t>
        </w:r>
      </w:ins>
      <w:r>
        <w:t>, the requirements in clause 6.5A.3.1, 6.5A.3.2.1 and 6.5A.3.3.1 apply.</w:t>
      </w:r>
    </w:p>
    <w:p w14:paraId="3C5916F5" w14:textId="77777777" w:rsidR="00EC028B" w:rsidRPr="001C0CC4" w:rsidRDefault="00EC028B" w:rsidP="00EC028B">
      <w:pPr>
        <w:pStyle w:val="40"/>
      </w:pPr>
      <w:bookmarkStart w:id="377" w:name="_Toc83580812"/>
      <w:bookmarkStart w:id="378" w:name="_Toc84405321"/>
      <w:bookmarkStart w:id="379" w:name="_Toc84413930"/>
      <w:r w:rsidRPr="001C0CC4">
        <w:t>6.5</w:t>
      </w:r>
      <w:r>
        <w:t>H</w:t>
      </w:r>
      <w:r w:rsidRPr="001C0CC4">
        <w:t>.</w:t>
      </w:r>
      <w:r>
        <w:t>1.</w:t>
      </w:r>
      <w:r w:rsidRPr="001C0CC4">
        <w:t>4</w:t>
      </w:r>
      <w:r w:rsidRPr="001C0CC4">
        <w:tab/>
        <w:t xml:space="preserve">Transmit intermodulation for </w:t>
      </w:r>
      <w:r w:rsidRPr="0019234D">
        <w:t xml:space="preserve">intra-band UL contiguous CA </w:t>
      </w:r>
      <w:r>
        <w:t>with</w:t>
      </w:r>
      <w:r w:rsidRPr="0019234D">
        <w:t xml:space="preserve"> UL MIMO</w:t>
      </w:r>
      <w:bookmarkEnd w:id="377"/>
      <w:bookmarkEnd w:id="378"/>
      <w:bookmarkEnd w:id="379"/>
    </w:p>
    <w:p w14:paraId="40D29882" w14:textId="77777777" w:rsidR="00EC028B" w:rsidRDefault="00EC028B" w:rsidP="00EC028B">
      <w:r w:rsidRPr="001C0CC4">
        <w:t xml:space="preserve">For UE supporting </w:t>
      </w:r>
      <w:r>
        <w:t>intra-band UL contiguous CA</w:t>
      </w:r>
      <w:r w:rsidRPr="001C0CC4">
        <w:t xml:space="preserve"> </w:t>
      </w:r>
      <w:r>
        <w:t>and</w:t>
      </w:r>
      <w:r w:rsidRPr="001C0CC4">
        <w:t xml:space="preserve"> UL MIMO, the transmit intermodulation requirements are specified at each transmit antenna connector and the wanted signal is defined as the sum of output power</w:t>
      </w:r>
      <w:r>
        <w:t>s</w:t>
      </w:r>
      <w:r w:rsidRPr="001C0CC4">
        <w:t xml:space="preserve"> </w:t>
      </w:r>
      <w:r>
        <w:rPr>
          <w:rFonts w:hint="eastAsia"/>
          <w:lang w:eastAsia="zh-CN"/>
        </w:rPr>
        <w:t>from</w:t>
      </w:r>
      <w:r>
        <w:rPr>
          <w:lang w:eastAsia="zh-CN"/>
        </w:rPr>
        <w:t xml:space="preserve"> both UE</w:t>
      </w:r>
      <w:r w:rsidRPr="001C0CC4">
        <w:t xml:space="preserve"> transmit antenna connector</w:t>
      </w:r>
      <w:r>
        <w:t>s,</w:t>
      </w:r>
      <w:r w:rsidRPr="007E18C2">
        <w:t xml:space="preserve"> </w:t>
      </w:r>
      <w:r w:rsidRPr="001C0CC4">
        <w:t xml:space="preserve">the requirements specified in </w:t>
      </w:r>
      <w:r>
        <w:t>clause</w:t>
      </w:r>
      <w:r w:rsidRPr="001C0CC4">
        <w:t xml:space="preserve"> 6.5</w:t>
      </w:r>
      <w:r>
        <w:t>A</w:t>
      </w:r>
      <w:r w:rsidRPr="001C0CC4">
        <w:t>.4</w:t>
      </w:r>
      <w:r>
        <w:t>.2.1</w:t>
      </w:r>
      <w:r w:rsidRPr="001C0CC4">
        <w:t xml:space="preserve"> apply.</w:t>
      </w:r>
      <w:r>
        <w:rPr>
          <w:rFonts w:hint="eastAsia"/>
          <w:lang w:eastAsia="zh-CN"/>
        </w:rPr>
        <w:t xml:space="preserve"> </w:t>
      </w:r>
      <w:r w:rsidRPr="001C0CC4">
        <w:t xml:space="preserve">The requirements shall be met with the UL MIMO configurations described in </w:t>
      </w:r>
      <w:r>
        <w:t>clause</w:t>
      </w:r>
      <w:r w:rsidRPr="001C0CC4">
        <w:t xml:space="preserve"> </w:t>
      </w:r>
      <w:r>
        <w:t>6.2H</w:t>
      </w:r>
      <w:r w:rsidRPr="001C0CC4">
        <w:t>.1</w:t>
      </w:r>
      <w:r>
        <w:t>.1</w:t>
      </w:r>
      <w:r w:rsidRPr="001C0CC4">
        <w:t>.</w:t>
      </w:r>
    </w:p>
    <w:p w14:paraId="6A319575" w14:textId="02438334" w:rsidR="00EC028B" w:rsidRPr="001C0CC4" w:rsidRDefault="00EC028B" w:rsidP="00EC028B">
      <w:r>
        <w:t xml:space="preserve">If UE is scheduled for single antenna-port PUSCH transmission by DCI format 0_0 or by DCI format 0_1 for single antenna port </w:t>
      </w:r>
      <w:proofErr w:type="gramStart"/>
      <w:r>
        <w:t>codebook based</w:t>
      </w:r>
      <w:proofErr w:type="gramEnd"/>
      <w:r>
        <w:t xml:space="preserve"> transmission</w:t>
      </w:r>
      <w:ins w:id="380" w:author="Huawei-Chunying Gu" w:date="2023-05-10T17:49:00Z">
        <w:r w:rsidRPr="00EC028B">
          <w:t xml:space="preserve"> </w:t>
        </w:r>
        <w:r>
          <w:t xml:space="preserve">with precoding matrix </w:t>
        </w:r>
        <w:r w:rsidRPr="00FE5FAF">
          <w:rPr>
            <w:i/>
            <w:iCs/>
          </w:rPr>
          <w:t>W</w:t>
        </w:r>
        <w:r>
          <w:t>=1 [6.3.1.5 TS 38.211]</w:t>
        </w:r>
      </w:ins>
      <w:r>
        <w:t>, the requirements in clause 6.5A.4.2.1 apply.</w:t>
      </w:r>
    </w:p>
    <w:p w14:paraId="0B3F885E" w14:textId="77777777" w:rsidR="00EC028B" w:rsidRPr="00A1115A" w:rsidRDefault="00EC028B" w:rsidP="00EC028B"/>
    <w:p w14:paraId="23CCBB04" w14:textId="77777777" w:rsidR="00EC028B" w:rsidRPr="00EC028B" w:rsidRDefault="00EC028B" w:rsidP="004B3B21"/>
    <w:p w14:paraId="4557B7BD" w14:textId="77777777" w:rsidR="00251DED" w:rsidRPr="004B3B21" w:rsidRDefault="00251DED" w:rsidP="004B3B21"/>
    <w:p w14:paraId="1ED29B86" w14:textId="77777777" w:rsidR="00F95FC4" w:rsidRDefault="00F95FC4" w:rsidP="00F95FC4">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48EBD765" w14:textId="39BC2F75" w:rsidR="003D7DE9" w:rsidRPr="00C04A08" w:rsidRDefault="003D7DE9" w:rsidP="003D7DE9">
      <w:pPr>
        <w:pStyle w:val="B10"/>
        <w:rPr>
          <w:lang w:eastAsia="zh-CN"/>
        </w:rPr>
      </w:pPr>
    </w:p>
    <w:sectPr w:rsidR="003D7DE9" w:rsidRPr="00C04A0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84E035" w14:textId="77777777" w:rsidR="003A19F6" w:rsidRDefault="003A19F6">
      <w:r>
        <w:separator/>
      </w:r>
    </w:p>
  </w:endnote>
  <w:endnote w:type="continuationSeparator" w:id="0">
    <w:p w14:paraId="21F84372" w14:textId="77777777" w:rsidR="003A19F6" w:rsidRDefault="003A1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rinda">
    <w:panose1 w:val="00000400000000000000"/>
    <w:charset w:val="01"/>
    <w:family w:val="roman"/>
    <w:notTrueType/>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7E652" w14:textId="5F24844B" w:rsidR="008E47C9" w:rsidRPr="00311068" w:rsidRDefault="008E47C9" w:rsidP="0031106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D0FB04" w14:textId="77777777" w:rsidR="003A19F6" w:rsidRDefault="003A19F6">
      <w:r>
        <w:separator/>
      </w:r>
    </w:p>
  </w:footnote>
  <w:footnote w:type="continuationSeparator" w:id="0">
    <w:p w14:paraId="61F5D102" w14:textId="77777777" w:rsidR="003A19F6" w:rsidRDefault="003A1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DFD71" w14:textId="77777777" w:rsidR="008E47C9" w:rsidRDefault="008E47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4CDC0" w14:textId="77777777" w:rsidR="008E47C9" w:rsidRDefault="008E47C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49672D24"/>
    <w:multiLevelType w:val="hybridMultilevel"/>
    <w:tmpl w:val="7DB2863E"/>
    <w:lvl w:ilvl="0" w:tplc="FEB02C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AC212C4"/>
    <w:multiLevelType w:val="hybridMultilevel"/>
    <w:tmpl w:val="95824686"/>
    <w:lvl w:ilvl="0" w:tplc="87FC59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44851A0"/>
    <w:multiLevelType w:val="hybridMultilevel"/>
    <w:tmpl w:val="C5CA64D0"/>
    <w:lvl w:ilvl="0" w:tplc="993AB2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1"/>
  </w:num>
  <w:num w:numId="2">
    <w:abstractNumId w:val="31"/>
  </w:num>
  <w:num w:numId="3">
    <w:abstractNumId w:val="5"/>
  </w:num>
  <w:num w:numId="4">
    <w:abstractNumId w:val="21"/>
  </w:num>
  <w:num w:numId="5">
    <w:abstractNumId w:val="14"/>
  </w:num>
  <w:num w:numId="6">
    <w:abstractNumId w:val="29"/>
  </w:num>
  <w:num w:numId="7">
    <w:abstractNumId w:val="32"/>
  </w:num>
  <w:num w:numId="8">
    <w:abstractNumId w:val="34"/>
  </w:num>
  <w:num w:numId="9">
    <w:abstractNumId w:val="12"/>
  </w:num>
  <w:num w:numId="10">
    <w:abstractNumId w:val="6"/>
  </w:num>
  <w:num w:numId="11">
    <w:abstractNumId w:val="15"/>
  </w:num>
  <w:num w:numId="12">
    <w:abstractNumId w:val="17"/>
  </w:num>
  <w:num w:numId="13">
    <w:abstractNumId w:val="13"/>
  </w:num>
  <w:num w:numId="14">
    <w:abstractNumId w:val="26"/>
  </w:num>
  <w:num w:numId="15">
    <w:abstractNumId w:val="0"/>
  </w:num>
  <w:num w:numId="16">
    <w:abstractNumId w:val="28"/>
  </w:num>
  <w:num w:numId="17">
    <w:abstractNumId w:val="23"/>
  </w:num>
  <w:num w:numId="18">
    <w:abstractNumId w:val="18"/>
  </w:num>
  <w:num w:numId="19">
    <w:abstractNumId w:val="2"/>
  </w:num>
  <w:num w:numId="20">
    <w:abstractNumId w:val="33"/>
  </w:num>
  <w:num w:numId="21">
    <w:abstractNumId w:val="9"/>
  </w:num>
  <w:num w:numId="22">
    <w:abstractNumId w:val="4"/>
  </w:num>
  <w:num w:numId="23">
    <w:abstractNumId w:val="20"/>
  </w:num>
  <w:num w:numId="24">
    <w:abstractNumId w:val="19"/>
  </w:num>
  <w:num w:numId="25">
    <w:abstractNumId w:val="30"/>
  </w:num>
  <w:num w:numId="26">
    <w:abstractNumId w:val="16"/>
  </w:num>
  <w:num w:numId="27">
    <w:abstractNumId w:val="8"/>
  </w:num>
  <w:num w:numId="28">
    <w:abstractNumId w:val="3"/>
  </w:num>
  <w:num w:numId="29">
    <w:abstractNumId w:val="27"/>
  </w:num>
  <w:num w:numId="30">
    <w:abstractNumId w:val="22"/>
  </w:num>
  <w:num w:numId="31">
    <w:abstractNumId w:val="7"/>
  </w:num>
  <w:num w:numId="32">
    <w:abstractNumId w:val="24"/>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6"/>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lvlOverride w:ilvl="0">
      <w:startOverride w:val="1"/>
    </w:lvlOverride>
  </w:num>
  <w:num w:numId="4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
  </w:num>
  <w:num w:numId="47">
    <w:abstractNumId w:val="25"/>
  </w:num>
  <w:num w:numId="48">
    <w:abstractNumId w:val="3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7C"/>
    <w:rsid w:val="00001AE2"/>
    <w:rsid w:val="00001B16"/>
    <w:rsid w:val="000036E4"/>
    <w:rsid w:val="00005C0C"/>
    <w:rsid w:val="00014677"/>
    <w:rsid w:val="000204C0"/>
    <w:rsid w:val="000239D9"/>
    <w:rsid w:val="00024EFD"/>
    <w:rsid w:val="00033397"/>
    <w:rsid w:val="00036373"/>
    <w:rsid w:val="0003663D"/>
    <w:rsid w:val="00040095"/>
    <w:rsid w:val="0004358E"/>
    <w:rsid w:val="00045BD4"/>
    <w:rsid w:val="00051834"/>
    <w:rsid w:val="00054A22"/>
    <w:rsid w:val="00062023"/>
    <w:rsid w:val="000655A6"/>
    <w:rsid w:val="00066261"/>
    <w:rsid w:val="000700B9"/>
    <w:rsid w:val="00071793"/>
    <w:rsid w:val="00080512"/>
    <w:rsid w:val="0008132A"/>
    <w:rsid w:val="00092D4B"/>
    <w:rsid w:val="00094CE1"/>
    <w:rsid w:val="00097A8E"/>
    <w:rsid w:val="000A06C7"/>
    <w:rsid w:val="000A46BB"/>
    <w:rsid w:val="000B322D"/>
    <w:rsid w:val="000C47C3"/>
    <w:rsid w:val="000C537D"/>
    <w:rsid w:val="000D2ACB"/>
    <w:rsid w:val="000D4530"/>
    <w:rsid w:val="000D58AB"/>
    <w:rsid w:val="000E471B"/>
    <w:rsid w:val="000F0C11"/>
    <w:rsid w:val="001065F4"/>
    <w:rsid w:val="0011137D"/>
    <w:rsid w:val="001208A0"/>
    <w:rsid w:val="0013282A"/>
    <w:rsid w:val="00132C7C"/>
    <w:rsid w:val="00133525"/>
    <w:rsid w:val="0014020E"/>
    <w:rsid w:val="0014412D"/>
    <w:rsid w:val="00144B36"/>
    <w:rsid w:val="00145EFA"/>
    <w:rsid w:val="00162BD4"/>
    <w:rsid w:val="00167752"/>
    <w:rsid w:val="00167F22"/>
    <w:rsid w:val="001707E1"/>
    <w:rsid w:val="00171946"/>
    <w:rsid w:val="00191E6F"/>
    <w:rsid w:val="00193BB5"/>
    <w:rsid w:val="001A4C42"/>
    <w:rsid w:val="001A7420"/>
    <w:rsid w:val="001B65D2"/>
    <w:rsid w:val="001B6637"/>
    <w:rsid w:val="001C1EB4"/>
    <w:rsid w:val="001C21C3"/>
    <w:rsid w:val="001C3A88"/>
    <w:rsid w:val="001D02C2"/>
    <w:rsid w:val="001D51B1"/>
    <w:rsid w:val="001E07A3"/>
    <w:rsid w:val="001E436F"/>
    <w:rsid w:val="001E6171"/>
    <w:rsid w:val="001F0C1D"/>
    <w:rsid w:val="001F1132"/>
    <w:rsid w:val="001F168B"/>
    <w:rsid w:val="00204571"/>
    <w:rsid w:val="002057C3"/>
    <w:rsid w:val="0021069B"/>
    <w:rsid w:val="00211A63"/>
    <w:rsid w:val="00211AB7"/>
    <w:rsid w:val="00220B9E"/>
    <w:rsid w:val="00222C1C"/>
    <w:rsid w:val="002347A2"/>
    <w:rsid w:val="00245B70"/>
    <w:rsid w:val="00251DED"/>
    <w:rsid w:val="00254D08"/>
    <w:rsid w:val="00262EBF"/>
    <w:rsid w:val="00263719"/>
    <w:rsid w:val="00263ABD"/>
    <w:rsid w:val="00266C5B"/>
    <w:rsid w:val="002675F0"/>
    <w:rsid w:val="0027387D"/>
    <w:rsid w:val="0028044C"/>
    <w:rsid w:val="00286122"/>
    <w:rsid w:val="00287BDE"/>
    <w:rsid w:val="002915DA"/>
    <w:rsid w:val="002A0090"/>
    <w:rsid w:val="002A181C"/>
    <w:rsid w:val="002A58B2"/>
    <w:rsid w:val="002B4987"/>
    <w:rsid w:val="002B6339"/>
    <w:rsid w:val="002E00EE"/>
    <w:rsid w:val="002E5AD2"/>
    <w:rsid w:val="002F70BC"/>
    <w:rsid w:val="00301A84"/>
    <w:rsid w:val="003023B4"/>
    <w:rsid w:val="00311068"/>
    <w:rsid w:val="00315F4B"/>
    <w:rsid w:val="003172DC"/>
    <w:rsid w:val="0032313C"/>
    <w:rsid w:val="00324C01"/>
    <w:rsid w:val="003315A5"/>
    <w:rsid w:val="00345150"/>
    <w:rsid w:val="00351E68"/>
    <w:rsid w:val="0035462D"/>
    <w:rsid w:val="003765B8"/>
    <w:rsid w:val="003801A4"/>
    <w:rsid w:val="00392D8F"/>
    <w:rsid w:val="00393343"/>
    <w:rsid w:val="003A19F6"/>
    <w:rsid w:val="003A24D0"/>
    <w:rsid w:val="003A2BEE"/>
    <w:rsid w:val="003C0589"/>
    <w:rsid w:val="003C3971"/>
    <w:rsid w:val="003C6ED8"/>
    <w:rsid w:val="003C78FE"/>
    <w:rsid w:val="003C7BCA"/>
    <w:rsid w:val="003D2C29"/>
    <w:rsid w:val="003D64F3"/>
    <w:rsid w:val="003D79C0"/>
    <w:rsid w:val="003D7DE9"/>
    <w:rsid w:val="003E7471"/>
    <w:rsid w:val="003E7B27"/>
    <w:rsid w:val="004155F1"/>
    <w:rsid w:val="00422652"/>
    <w:rsid w:val="0042291A"/>
    <w:rsid w:val="00423334"/>
    <w:rsid w:val="00423875"/>
    <w:rsid w:val="004345EC"/>
    <w:rsid w:val="00437B9E"/>
    <w:rsid w:val="00440CC8"/>
    <w:rsid w:val="004554FF"/>
    <w:rsid w:val="00465515"/>
    <w:rsid w:val="00473A02"/>
    <w:rsid w:val="00493346"/>
    <w:rsid w:val="004944B0"/>
    <w:rsid w:val="00495808"/>
    <w:rsid w:val="00496378"/>
    <w:rsid w:val="004963EA"/>
    <w:rsid w:val="004975F6"/>
    <w:rsid w:val="004A2525"/>
    <w:rsid w:val="004A2AF5"/>
    <w:rsid w:val="004A5E27"/>
    <w:rsid w:val="004B2961"/>
    <w:rsid w:val="004B3B21"/>
    <w:rsid w:val="004D3578"/>
    <w:rsid w:val="004D38F5"/>
    <w:rsid w:val="004D438C"/>
    <w:rsid w:val="004D5492"/>
    <w:rsid w:val="004D6E0F"/>
    <w:rsid w:val="004E061E"/>
    <w:rsid w:val="004E213A"/>
    <w:rsid w:val="004E5ABD"/>
    <w:rsid w:val="004F0988"/>
    <w:rsid w:val="004F3340"/>
    <w:rsid w:val="004F63A4"/>
    <w:rsid w:val="004F6537"/>
    <w:rsid w:val="005036E5"/>
    <w:rsid w:val="00504198"/>
    <w:rsid w:val="0051210F"/>
    <w:rsid w:val="00513756"/>
    <w:rsid w:val="00520437"/>
    <w:rsid w:val="0053388B"/>
    <w:rsid w:val="005354B1"/>
    <w:rsid w:val="00535773"/>
    <w:rsid w:val="005422FA"/>
    <w:rsid w:val="00543E6C"/>
    <w:rsid w:val="0054430C"/>
    <w:rsid w:val="00547698"/>
    <w:rsid w:val="00554860"/>
    <w:rsid w:val="00562796"/>
    <w:rsid w:val="00563B00"/>
    <w:rsid w:val="00565087"/>
    <w:rsid w:val="00566E94"/>
    <w:rsid w:val="00597B11"/>
    <w:rsid w:val="00597CE5"/>
    <w:rsid w:val="005A1A4A"/>
    <w:rsid w:val="005A5127"/>
    <w:rsid w:val="005B06FE"/>
    <w:rsid w:val="005B5532"/>
    <w:rsid w:val="005C3A36"/>
    <w:rsid w:val="005D2E01"/>
    <w:rsid w:val="005D4204"/>
    <w:rsid w:val="005D5255"/>
    <w:rsid w:val="005D69DF"/>
    <w:rsid w:val="005D7526"/>
    <w:rsid w:val="005E4BB2"/>
    <w:rsid w:val="005F09D1"/>
    <w:rsid w:val="005F4EB3"/>
    <w:rsid w:val="00602AEA"/>
    <w:rsid w:val="00607D1E"/>
    <w:rsid w:val="006117E3"/>
    <w:rsid w:val="00613503"/>
    <w:rsid w:val="00614FDF"/>
    <w:rsid w:val="00615895"/>
    <w:rsid w:val="0062322A"/>
    <w:rsid w:val="00623302"/>
    <w:rsid w:val="0063543D"/>
    <w:rsid w:val="006373E1"/>
    <w:rsid w:val="006418F3"/>
    <w:rsid w:val="00647114"/>
    <w:rsid w:val="00651664"/>
    <w:rsid w:val="00654049"/>
    <w:rsid w:val="006550E5"/>
    <w:rsid w:val="0066057B"/>
    <w:rsid w:val="0067005C"/>
    <w:rsid w:val="00670B64"/>
    <w:rsid w:val="00682E17"/>
    <w:rsid w:val="00694DE3"/>
    <w:rsid w:val="006A323F"/>
    <w:rsid w:val="006A6780"/>
    <w:rsid w:val="006A6D74"/>
    <w:rsid w:val="006B2CD4"/>
    <w:rsid w:val="006B30D0"/>
    <w:rsid w:val="006B73FF"/>
    <w:rsid w:val="006C1687"/>
    <w:rsid w:val="006C3D95"/>
    <w:rsid w:val="006E1E23"/>
    <w:rsid w:val="006E40D3"/>
    <w:rsid w:val="006E5C86"/>
    <w:rsid w:val="006F4A4F"/>
    <w:rsid w:val="006F6AA8"/>
    <w:rsid w:val="00700811"/>
    <w:rsid w:val="00701116"/>
    <w:rsid w:val="00713C44"/>
    <w:rsid w:val="00720A39"/>
    <w:rsid w:val="00721E5F"/>
    <w:rsid w:val="007274DE"/>
    <w:rsid w:val="007332EF"/>
    <w:rsid w:val="00734A5B"/>
    <w:rsid w:val="0074026F"/>
    <w:rsid w:val="007406F7"/>
    <w:rsid w:val="007429F6"/>
    <w:rsid w:val="00744E76"/>
    <w:rsid w:val="00747BD9"/>
    <w:rsid w:val="007525E5"/>
    <w:rsid w:val="007573FF"/>
    <w:rsid w:val="00764D42"/>
    <w:rsid w:val="007705B8"/>
    <w:rsid w:val="00773C26"/>
    <w:rsid w:val="00774DA4"/>
    <w:rsid w:val="00781F0F"/>
    <w:rsid w:val="00786814"/>
    <w:rsid w:val="007B600E"/>
    <w:rsid w:val="007C2A94"/>
    <w:rsid w:val="007C4165"/>
    <w:rsid w:val="007C4E23"/>
    <w:rsid w:val="007E1683"/>
    <w:rsid w:val="007F0EF0"/>
    <w:rsid w:val="007F0F4A"/>
    <w:rsid w:val="007F0F4B"/>
    <w:rsid w:val="007F1D38"/>
    <w:rsid w:val="007F55E2"/>
    <w:rsid w:val="008028A4"/>
    <w:rsid w:val="00805C72"/>
    <w:rsid w:val="00806AC4"/>
    <w:rsid w:val="00814745"/>
    <w:rsid w:val="00822565"/>
    <w:rsid w:val="00830747"/>
    <w:rsid w:val="00832AD4"/>
    <w:rsid w:val="00834290"/>
    <w:rsid w:val="0083729C"/>
    <w:rsid w:val="00841F91"/>
    <w:rsid w:val="00842EF7"/>
    <w:rsid w:val="00847A96"/>
    <w:rsid w:val="00850A55"/>
    <w:rsid w:val="00850D6D"/>
    <w:rsid w:val="00853A2F"/>
    <w:rsid w:val="00862CC3"/>
    <w:rsid w:val="00865167"/>
    <w:rsid w:val="0086605C"/>
    <w:rsid w:val="00867F18"/>
    <w:rsid w:val="008768CA"/>
    <w:rsid w:val="00877CB1"/>
    <w:rsid w:val="00884EC7"/>
    <w:rsid w:val="00897795"/>
    <w:rsid w:val="00897889"/>
    <w:rsid w:val="00897B49"/>
    <w:rsid w:val="008B3FBF"/>
    <w:rsid w:val="008B5769"/>
    <w:rsid w:val="008C1BF1"/>
    <w:rsid w:val="008C384C"/>
    <w:rsid w:val="008C49F6"/>
    <w:rsid w:val="008C5449"/>
    <w:rsid w:val="008C68B8"/>
    <w:rsid w:val="008C73A0"/>
    <w:rsid w:val="008D2803"/>
    <w:rsid w:val="008D4E6E"/>
    <w:rsid w:val="008E47C9"/>
    <w:rsid w:val="008F3936"/>
    <w:rsid w:val="008F641A"/>
    <w:rsid w:val="008F768F"/>
    <w:rsid w:val="0090271F"/>
    <w:rsid w:val="00902E23"/>
    <w:rsid w:val="009114D7"/>
    <w:rsid w:val="0091348E"/>
    <w:rsid w:val="009157C5"/>
    <w:rsid w:val="0091758D"/>
    <w:rsid w:val="00917CCB"/>
    <w:rsid w:val="0092091F"/>
    <w:rsid w:val="00924416"/>
    <w:rsid w:val="00925FF5"/>
    <w:rsid w:val="00936471"/>
    <w:rsid w:val="00942EC2"/>
    <w:rsid w:val="00952DE1"/>
    <w:rsid w:val="00955741"/>
    <w:rsid w:val="00965F85"/>
    <w:rsid w:val="00990156"/>
    <w:rsid w:val="009A0A58"/>
    <w:rsid w:val="009A5319"/>
    <w:rsid w:val="009A71CB"/>
    <w:rsid w:val="009B027E"/>
    <w:rsid w:val="009B6316"/>
    <w:rsid w:val="009C676B"/>
    <w:rsid w:val="009E31A1"/>
    <w:rsid w:val="009E4A6A"/>
    <w:rsid w:val="009F37B7"/>
    <w:rsid w:val="009F67A9"/>
    <w:rsid w:val="00A01AE2"/>
    <w:rsid w:val="00A10F02"/>
    <w:rsid w:val="00A164B4"/>
    <w:rsid w:val="00A1789F"/>
    <w:rsid w:val="00A17CB4"/>
    <w:rsid w:val="00A2427F"/>
    <w:rsid w:val="00A2680C"/>
    <w:rsid w:val="00A26956"/>
    <w:rsid w:val="00A27486"/>
    <w:rsid w:val="00A30EE0"/>
    <w:rsid w:val="00A3696F"/>
    <w:rsid w:val="00A42BF4"/>
    <w:rsid w:val="00A43890"/>
    <w:rsid w:val="00A44A32"/>
    <w:rsid w:val="00A53724"/>
    <w:rsid w:val="00A53A4E"/>
    <w:rsid w:val="00A56066"/>
    <w:rsid w:val="00A67553"/>
    <w:rsid w:val="00A70880"/>
    <w:rsid w:val="00A73129"/>
    <w:rsid w:val="00A75D6D"/>
    <w:rsid w:val="00A76C62"/>
    <w:rsid w:val="00A82346"/>
    <w:rsid w:val="00A92BA1"/>
    <w:rsid w:val="00A94606"/>
    <w:rsid w:val="00A96F1F"/>
    <w:rsid w:val="00AA69A5"/>
    <w:rsid w:val="00AB541A"/>
    <w:rsid w:val="00AC09D7"/>
    <w:rsid w:val="00AC6BC6"/>
    <w:rsid w:val="00AC6ED2"/>
    <w:rsid w:val="00AD1E61"/>
    <w:rsid w:val="00AD4DBB"/>
    <w:rsid w:val="00AE19D7"/>
    <w:rsid w:val="00AE3967"/>
    <w:rsid w:val="00AE65E2"/>
    <w:rsid w:val="00AF2FB8"/>
    <w:rsid w:val="00B03B17"/>
    <w:rsid w:val="00B15076"/>
    <w:rsid w:val="00B15449"/>
    <w:rsid w:val="00B16C2E"/>
    <w:rsid w:val="00B23FF1"/>
    <w:rsid w:val="00B26B86"/>
    <w:rsid w:val="00B33202"/>
    <w:rsid w:val="00B43C31"/>
    <w:rsid w:val="00B46D26"/>
    <w:rsid w:val="00B50459"/>
    <w:rsid w:val="00B53C0F"/>
    <w:rsid w:val="00B55344"/>
    <w:rsid w:val="00B65F71"/>
    <w:rsid w:val="00B715D6"/>
    <w:rsid w:val="00B83E2E"/>
    <w:rsid w:val="00B9210A"/>
    <w:rsid w:val="00B93086"/>
    <w:rsid w:val="00B93DB8"/>
    <w:rsid w:val="00B95004"/>
    <w:rsid w:val="00B97FF3"/>
    <w:rsid w:val="00BA00C8"/>
    <w:rsid w:val="00BA19ED"/>
    <w:rsid w:val="00BA4776"/>
    <w:rsid w:val="00BA4B8D"/>
    <w:rsid w:val="00BC0CEA"/>
    <w:rsid w:val="00BC0F7D"/>
    <w:rsid w:val="00BD0D84"/>
    <w:rsid w:val="00BD105F"/>
    <w:rsid w:val="00BD20C8"/>
    <w:rsid w:val="00BD7D31"/>
    <w:rsid w:val="00BE3255"/>
    <w:rsid w:val="00BF128E"/>
    <w:rsid w:val="00BF35B0"/>
    <w:rsid w:val="00BF36CC"/>
    <w:rsid w:val="00BF6F78"/>
    <w:rsid w:val="00C04A08"/>
    <w:rsid w:val="00C074DD"/>
    <w:rsid w:val="00C07745"/>
    <w:rsid w:val="00C07DFA"/>
    <w:rsid w:val="00C10638"/>
    <w:rsid w:val="00C1496A"/>
    <w:rsid w:val="00C31624"/>
    <w:rsid w:val="00C33079"/>
    <w:rsid w:val="00C34B68"/>
    <w:rsid w:val="00C37EBD"/>
    <w:rsid w:val="00C44AB8"/>
    <w:rsid w:val="00C45231"/>
    <w:rsid w:val="00C50062"/>
    <w:rsid w:val="00C50F1A"/>
    <w:rsid w:val="00C65024"/>
    <w:rsid w:val="00C71299"/>
    <w:rsid w:val="00C72833"/>
    <w:rsid w:val="00C738ED"/>
    <w:rsid w:val="00C800AD"/>
    <w:rsid w:val="00C80F1D"/>
    <w:rsid w:val="00C93F40"/>
    <w:rsid w:val="00CA3D0C"/>
    <w:rsid w:val="00CC2025"/>
    <w:rsid w:val="00CC36F0"/>
    <w:rsid w:val="00CC5337"/>
    <w:rsid w:val="00CD1E13"/>
    <w:rsid w:val="00CE29AA"/>
    <w:rsid w:val="00CF3298"/>
    <w:rsid w:val="00CF6F7B"/>
    <w:rsid w:val="00CF7919"/>
    <w:rsid w:val="00D26DB9"/>
    <w:rsid w:val="00D30F7D"/>
    <w:rsid w:val="00D33AEF"/>
    <w:rsid w:val="00D36A80"/>
    <w:rsid w:val="00D4262E"/>
    <w:rsid w:val="00D438F6"/>
    <w:rsid w:val="00D440D5"/>
    <w:rsid w:val="00D4552B"/>
    <w:rsid w:val="00D45A6D"/>
    <w:rsid w:val="00D46B3C"/>
    <w:rsid w:val="00D517D9"/>
    <w:rsid w:val="00D52CE7"/>
    <w:rsid w:val="00D57972"/>
    <w:rsid w:val="00D61338"/>
    <w:rsid w:val="00D63A4F"/>
    <w:rsid w:val="00D63D4E"/>
    <w:rsid w:val="00D675A9"/>
    <w:rsid w:val="00D709AA"/>
    <w:rsid w:val="00D738D6"/>
    <w:rsid w:val="00D755EB"/>
    <w:rsid w:val="00D76048"/>
    <w:rsid w:val="00D87E00"/>
    <w:rsid w:val="00D9134D"/>
    <w:rsid w:val="00D9392B"/>
    <w:rsid w:val="00DA5558"/>
    <w:rsid w:val="00DA7A03"/>
    <w:rsid w:val="00DB1818"/>
    <w:rsid w:val="00DB5413"/>
    <w:rsid w:val="00DB6E16"/>
    <w:rsid w:val="00DC2AC0"/>
    <w:rsid w:val="00DC309B"/>
    <w:rsid w:val="00DC331D"/>
    <w:rsid w:val="00DC4DA2"/>
    <w:rsid w:val="00DC5B1E"/>
    <w:rsid w:val="00DD4C17"/>
    <w:rsid w:val="00DD68F7"/>
    <w:rsid w:val="00DD74A5"/>
    <w:rsid w:val="00DF2B1F"/>
    <w:rsid w:val="00DF62CD"/>
    <w:rsid w:val="00E003F0"/>
    <w:rsid w:val="00E0058A"/>
    <w:rsid w:val="00E042D1"/>
    <w:rsid w:val="00E05B50"/>
    <w:rsid w:val="00E06914"/>
    <w:rsid w:val="00E10A71"/>
    <w:rsid w:val="00E16509"/>
    <w:rsid w:val="00E17840"/>
    <w:rsid w:val="00E34D00"/>
    <w:rsid w:val="00E40A79"/>
    <w:rsid w:val="00E411C2"/>
    <w:rsid w:val="00E44582"/>
    <w:rsid w:val="00E4700A"/>
    <w:rsid w:val="00E71647"/>
    <w:rsid w:val="00E77645"/>
    <w:rsid w:val="00E812C5"/>
    <w:rsid w:val="00E902A4"/>
    <w:rsid w:val="00E92ECF"/>
    <w:rsid w:val="00E94035"/>
    <w:rsid w:val="00E97FF9"/>
    <w:rsid w:val="00EA15B0"/>
    <w:rsid w:val="00EA5ABD"/>
    <w:rsid w:val="00EA5EA7"/>
    <w:rsid w:val="00EA7C4C"/>
    <w:rsid w:val="00EB29A2"/>
    <w:rsid w:val="00EB5970"/>
    <w:rsid w:val="00EC028B"/>
    <w:rsid w:val="00EC4A25"/>
    <w:rsid w:val="00EC74F0"/>
    <w:rsid w:val="00EE21F4"/>
    <w:rsid w:val="00EF334D"/>
    <w:rsid w:val="00EF62AF"/>
    <w:rsid w:val="00F025A2"/>
    <w:rsid w:val="00F04712"/>
    <w:rsid w:val="00F05EF5"/>
    <w:rsid w:val="00F10104"/>
    <w:rsid w:val="00F129FB"/>
    <w:rsid w:val="00F13360"/>
    <w:rsid w:val="00F16E62"/>
    <w:rsid w:val="00F22033"/>
    <w:rsid w:val="00F22EC7"/>
    <w:rsid w:val="00F325C8"/>
    <w:rsid w:val="00F3430B"/>
    <w:rsid w:val="00F36FA4"/>
    <w:rsid w:val="00F44111"/>
    <w:rsid w:val="00F46140"/>
    <w:rsid w:val="00F4799A"/>
    <w:rsid w:val="00F50596"/>
    <w:rsid w:val="00F5572C"/>
    <w:rsid w:val="00F560E1"/>
    <w:rsid w:val="00F57F31"/>
    <w:rsid w:val="00F653B8"/>
    <w:rsid w:val="00F71091"/>
    <w:rsid w:val="00F71B10"/>
    <w:rsid w:val="00F76554"/>
    <w:rsid w:val="00F84F0D"/>
    <w:rsid w:val="00F9008D"/>
    <w:rsid w:val="00F91227"/>
    <w:rsid w:val="00F95FC4"/>
    <w:rsid w:val="00FA1266"/>
    <w:rsid w:val="00FA44D1"/>
    <w:rsid w:val="00FB39F8"/>
    <w:rsid w:val="00FB5F2B"/>
    <w:rsid w:val="00FB74C2"/>
    <w:rsid w:val="00FC1192"/>
    <w:rsid w:val="00FC4E4B"/>
    <w:rsid w:val="00FD5D84"/>
    <w:rsid w:val="00FE0C08"/>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semiHidden="1" w:unhideWhenUsed="1" w:qFormat="1"/>
    <w:lsdException w:name="HTML Sample" w:qFormat="1"/>
    <w:lsdException w:name="HTML Typewriter" w:semiHidden="1" w:unhideWhenUsed="1" w:qFormat="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C1EB4"/>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1"/>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a7">
    <w:name w:val="footer"/>
    <w:aliases w:val="footer odd,footer,fo,pie de página"/>
    <w:basedOn w:val="a5"/>
    <w:link w:val="a8"/>
    <w:qFormat/>
    <w:pPr>
      <w:jc w:val="center"/>
    </w:pPr>
    <w:rPr>
      <w:i/>
    </w:rPr>
  </w:style>
  <w:style w:type="paragraph" w:customStyle="1" w:styleId="TT">
    <w:name w:val="TT"/>
    <w:basedOn w:val="1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TOC6">
    <w:name w:val="toc 6"/>
    <w:basedOn w:val="TOC5"/>
    <w:next w:val="a1"/>
    <w:qFormat/>
    <w:pPr>
      <w:ind w:left="1985" w:hanging="1985"/>
    </w:pPr>
  </w:style>
  <w:style w:type="paragraph" w:styleId="TOC7">
    <w:name w:val="toc 7"/>
    <w:basedOn w:val="TOC6"/>
    <w:next w:val="a1"/>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批注框文本 字符"/>
    <w:link w:val="a9"/>
    <w:qFormat/>
    <w:rsid w:val="004F0988"/>
    <w:rPr>
      <w:rFonts w:ascii="Segoe UI" w:hAnsi="Segoe UI" w:cs="Segoe UI"/>
      <w:sz w:val="18"/>
      <w:szCs w:val="18"/>
      <w:lang w:eastAsia="en-US"/>
    </w:rPr>
  </w:style>
  <w:style w:type="table" w:styleId="ab">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qFormat/>
    <w:rsid w:val="0074026F"/>
    <w:rPr>
      <w:color w:val="0563C1"/>
      <w:u w:val="single"/>
    </w:rPr>
  </w:style>
  <w:style w:type="character" w:customStyle="1" w:styleId="13">
    <w:name w:val="未处理的提及1"/>
    <w:uiPriority w:val="99"/>
    <w:unhideWhenUsed/>
    <w:rsid w:val="0074026F"/>
    <w:rPr>
      <w:color w:val="605E5C"/>
      <w:shd w:val="clear" w:color="auto" w:fill="E1DFDD"/>
    </w:rPr>
  </w:style>
  <w:style w:type="character" w:styleId="ad">
    <w:name w:val="FollowedHyperlink"/>
    <w:qFormat/>
    <w:rsid w:val="00F13360"/>
    <w:rPr>
      <w:color w:val="954F72"/>
      <w:u w:val="single"/>
    </w:rPr>
  </w:style>
  <w:style w:type="paragraph" w:styleId="21">
    <w:name w:val="index 2"/>
    <w:basedOn w:val="14"/>
    <w:qFormat/>
    <w:rsid w:val="00842EF7"/>
    <w:pPr>
      <w:ind w:left="284"/>
    </w:pPr>
  </w:style>
  <w:style w:type="paragraph" w:styleId="14">
    <w:name w:val="index 1"/>
    <w:basedOn w:val="a1"/>
    <w:qFormat/>
    <w:rsid w:val="00842EF7"/>
    <w:pPr>
      <w:keepLines/>
      <w:spacing w:after="0"/>
    </w:pPr>
    <w:rPr>
      <w:rFonts w:eastAsia="Malgun Gothic"/>
    </w:rPr>
  </w:style>
  <w:style w:type="paragraph" w:styleId="22">
    <w:name w:val="List Number 2"/>
    <w:basedOn w:val="ae"/>
    <w:qFormat/>
    <w:rsid w:val="00842EF7"/>
    <w:pPr>
      <w:ind w:left="851"/>
    </w:pPr>
  </w:style>
  <w:style w:type="character" w:styleId="af">
    <w:name w:val="footnote reference"/>
    <w:aliases w:val="Appel note de bas de p,Nota,Footnote symbol,Footnote,Footnote Reference/,Style 12,(NECG) Footnote Reference,Style 124,Appel note de bas de p + 11 pt,Italic,Appel note de bas de p1,Appel note de bas de p2,Appel note de bas de p3,o,fr"/>
    <w:qFormat/>
    <w:rsid w:val="00842EF7"/>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1"/>
    <w:qFormat/>
    <w:rsid w:val="00842EF7"/>
    <w:pPr>
      <w:keepLines/>
      <w:spacing w:after="0"/>
      <w:ind w:left="454" w:hanging="454"/>
    </w:pPr>
    <w:rPr>
      <w:rFonts w:eastAsia="Malgun Gothic"/>
      <w:sz w:val="16"/>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0"/>
    <w:qFormat/>
    <w:rsid w:val="00842EF7"/>
    <w:rPr>
      <w:rFonts w:eastAsia="Malgun Gothic"/>
      <w:sz w:val="16"/>
      <w:lang w:eastAsia="en-US"/>
    </w:rPr>
  </w:style>
  <w:style w:type="paragraph" w:styleId="23">
    <w:name w:val="List Bullet 2"/>
    <w:basedOn w:val="af2"/>
    <w:link w:val="24"/>
    <w:qFormat/>
    <w:rsid w:val="00842EF7"/>
    <w:pPr>
      <w:ind w:left="851"/>
    </w:pPr>
  </w:style>
  <w:style w:type="paragraph" w:styleId="32">
    <w:name w:val="List Bullet 3"/>
    <w:basedOn w:val="23"/>
    <w:link w:val="33"/>
    <w:qFormat/>
    <w:rsid w:val="00842EF7"/>
    <w:pPr>
      <w:ind w:left="1135"/>
    </w:pPr>
  </w:style>
  <w:style w:type="paragraph" w:styleId="ae">
    <w:name w:val="List Number"/>
    <w:basedOn w:val="af3"/>
    <w:qFormat/>
    <w:rsid w:val="00842EF7"/>
  </w:style>
  <w:style w:type="paragraph" w:styleId="25">
    <w:name w:val="List 2"/>
    <w:basedOn w:val="af3"/>
    <w:link w:val="26"/>
    <w:qFormat/>
    <w:rsid w:val="00842EF7"/>
    <w:pPr>
      <w:ind w:left="851"/>
    </w:pPr>
    <w:rPr>
      <w:rFonts w:eastAsia="Times New Roman"/>
    </w:rPr>
  </w:style>
  <w:style w:type="paragraph" w:styleId="34">
    <w:name w:val="List 3"/>
    <w:basedOn w:val="25"/>
    <w:qFormat/>
    <w:rsid w:val="00842EF7"/>
    <w:pPr>
      <w:ind w:left="1135"/>
    </w:pPr>
  </w:style>
  <w:style w:type="paragraph" w:styleId="42">
    <w:name w:val="List 4"/>
    <w:basedOn w:val="34"/>
    <w:qFormat/>
    <w:rsid w:val="00842EF7"/>
    <w:pPr>
      <w:ind w:left="1418"/>
    </w:pPr>
  </w:style>
  <w:style w:type="paragraph" w:styleId="51">
    <w:name w:val="List 5"/>
    <w:basedOn w:val="42"/>
    <w:qFormat/>
    <w:rsid w:val="00842EF7"/>
    <w:pPr>
      <w:ind w:left="1702"/>
    </w:pPr>
  </w:style>
  <w:style w:type="paragraph" w:styleId="af3">
    <w:name w:val="List"/>
    <w:basedOn w:val="a1"/>
    <w:link w:val="af4"/>
    <w:qFormat/>
    <w:rsid w:val="00842EF7"/>
    <w:pPr>
      <w:ind w:left="568" w:hanging="284"/>
    </w:pPr>
    <w:rPr>
      <w:rFonts w:eastAsia="Malgun Gothic"/>
    </w:rPr>
  </w:style>
  <w:style w:type="paragraph" w:styleId="af2">
    <w:name w:val="List Bullet"/>
    <w:basedOn w:val="af3"/>
    <w:link w:val="af5"/>
    <w:qFormat/>
    <w:rsid w:val="00842EF7"/>
  </w:style>
  <w:style w:type="paragraph" w:styleId="43">
    <w:name w:val="List Bullet 4"/>
    <w:basedOn w:val="32"/>
    <w:qFormat/>
    <w:rsid w:val="00842EF7"/>
    <w:pPr>
      <w:ind w:left="1418"/>
    </w:pPr>
  </w:style>
  <w:style w:type="paragraph" w:styleId="52">
    <w:name w:val="List Bullet 5"/>
    <w:basedOn w:val="43"/>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af6">
    <w:name w:val="annotation reference"/>
    <w:uiPriority w:val="99"/>
    <w:qFormat/>
    <w:rsid w:val="00842EF7"/>
    <w:rPr>
      <w:sz w:val="16"/>
    </w:rPr>
  </w:style>
  <w:style w:type="paragraph" w:styleId="af7">
    <w:name w:val="annotation text"/>
    <w:basedOn w:val="a1"/>
    <w:link w:val="af8"/>
    <w:uiPriority w:val="99"/>
    <w:qFormat/>
    <w:rsid w:val="00842EF7"/>
    <w:rPr>
      <w:rFonts w:eastAsia="Malgun Gothic"/>
    </w:rPr>
  </w:style>
  <w:style w:type="character" w:customStyle="1" w:styleId="af8">
    <w:name w:val="批注文字 字符"/>
    <w:link w:val="af7"/>
    <w:uiPriority w:val="99"/>
    <w:qFormat/>
    <w:rsid w:val="00842EF7"/>
    <w:rPr>
      <w:rFonts w:eastAsia="Malgun Gothic"/>
      <w:lang w:eastAsia="en-US"/>
    </w:rPr>
  </w:style>
  <w:style w:type="paragraph" w:styleId="af9">
    <w:name w:val="annotation subject"/>
    <w:basedOn w:val="af7"/>
    <w:next w:val="af7"/>
    <w:link w:val="afa"/>
    <w:qFormat/>
    <w:rsid w:val="00842EF7"/>
    <w:rPr>
      <w:b/>
      <w:bCs/>
    </w:rPr>
  </w:style>
  <w:style w:type="character" w:customStyle="1" w:styleId="afa">
    <w:name w:val="批注主题 字符"/>
    <w:link w:val="af9"/>
    <w:qFormat/>
    <w:rsid w:val="00842EF7"/>
    <w:rPr>
      <w:rFonts w:eastAsia="Malgun Gothic"/>
      <w:b/>
      <w:bCs/>
      <w:lang w:eastAsia="en-US"/>
    </w:rPr>
  </w:style>
  <w:style w:type="paragraph" w:styleId="afb">
    <w:name w:val="Document Map"/>
    <w:basedOn w:val="a1"/>
    <w:link w:val="afc"/>
    <w:qFormat/>
    <w:rsid w:val="00842EF7"/>
    <w:pPr>
      <w:shd w:val="clear" w:color="auto" w:fill="000080"/>
    </w:pPr>
    <w:rPr>
      <w:rFonts w:ascii="Tahoma" w:eastAsia="Malgun Gothic" w:hAnsi="Tahoma"/>
    </w:rPr>
  </w:style>
  <w:style w:type="character" w:customStyle="1" w:styleId="afc">
    <w:name w:val="文档结构图 字符"/>
    <w:link w:val="afb"/>
    <w:qFormat/>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link w:val="B1Car"/>
    <w:qFormat/>
    <w:rsid w:val="00842EF7"/>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uiPriority w:val="99"/>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uiPriority w:val="99"/>
    <w:qFormat/>
    <w:rsid w:val="00842EF7"/>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42EF7"/>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afd">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842EF7"/>
    <w:rPr>
      <w:rFonts w:ascii="Arial" w:hAnsi="Arial"/>
      <w:sz w:val="32"/>
      <w:lang w:eastAsia="en-US"/>
    </w:rPr>
  </w:style>
  <w:style w:type="paragraph" w:customStyle="1" w:styleId="TableText">
    <w:name w:val="TableText"/>
    <w:basedOn w:val="afe"/>
    <w:qFormat/>
    <w:rsid w:val="00842EF7"/>
    <w:pPr>
      <w:keepNext/>
      <w:keepLines/>
      <w:snapToGrid w:val="0"/>
      <w:spacing w:after="180"/>
      <w:ind w:left="0"/>
      <w:jc w:val="center"/>
    </w:pPr>
    <w:rPr>
      <w:kern w:val="2"/>
    </w:rPr>
  </w:style>
  <w:style w:type="paragraph" w:styleId="afe">
    <w:name w:val="Body Text Indent"/>
    <w:basedOn w:val="a1"/>
    <w:link w:val="aff"/>
    <w:qFormat/>
    <w:rsid w:val="00842EF7"/>
    <w:pPr>
      <w:overflowPunct w:val="0"/>
      <w:autoSpaceDE w:val="0"/>
      <w:autoSpaceDN w:val="0"/>
      <w:adjustRightInd w:val="0"/>
      <w:spacing w:after="120"/>
      <w:ind w:left="360"/>
      <w:textAlignment w:val="baseline"/>
    </w:pPr>
    <w:rPr>
      <w:rFonts w:eastAsia="Malgun Gothic"/>
    </w:rPr>
  </w:style>
  <w:style w:type="character" w:customStyle="1" w:styleId="aff">
    <w:name w:val="正文文本缩进 字符"/>
    <w:link w:val="afe"/>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a1"/>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a1"/>
    <w:qFormat/>
    <w:rsid w:val="00842EF7"/>
    <w:pPr>
      <w:numPr>
        <w:numId w:val="5"/>
      </w:numPr>
      <w:overflowPunct w:val="0"/>
      <w:autoSpaceDE w:val="0"/>
      <w:autoSpaceDN w:val="0"/>
      <w:adjustRightInd w:val="0"/>
      <w:textAlignment w:val="baseline"/>
    </w:pPr>
    <w:rPr>
      <w:rFonts w:eastAsia="Malgun Gothic"/>
    </w:rPr>
  </w:style>
  <w:style w:type="paragraph" w:customStyle="1" w:styleId="FL">
    <w:name w:val="FL"/>
    <w:basedOn w:val="a1"/>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1"/>
    <w:qFormat/>
    <w:rsid w:val="00842EF7"/>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1"/>
    <w:qFormat/>
    <w:rsid w:val="00842EF7"/>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locked/>
    <w:rsid w:val="00842EF7"/>
    <w:rPr>
      <w:rFonts w:ascii="Arial" w:hAnsi="Arial"/>
      <w:b/>
      <w:noProof/>
      <w:sz w:val="18"/>
      <w:lang w:eastAsia="ja-JP"/>
    </w:rPr>
  </w:style>
  <w:style w:type="paragraph" w:styleId="aff0">
    <w:name w:val="Normal (Web)"/>
    <w:basedOn w:val="a1"/>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2"/>
    <w:unhideWhenUsed/>
    <w:qFormat/>
    <w:rsid w:val="00842EF7"/>
    <w:pPr>
      <w:overflowPunct w:val="0"/>
      <w:autoSpaceDE w:val="0"/>
      <w:autoSpaceDN w:val="0"/>
      <w:adjustRightInd w:val="0"/>
      <w:textAlignment w:val="baseline"/>
    </w:pPr>
    <w:rPr>
      <w:rFonts w:eastAsia="Malgun Gothic"/>
      <w:b/>
      <w:bCs/>
    </w:rPr>
  </w:style>
  <w:style w:type="paragraph" w:styleId="aff3">
    <w:name w:val="Revision"/>
    <w:hidden/>
    <w:uiPriority w:val="99"/>
    <w:semiHidden/>
    <w:qFormat/>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842EF7"/>
    <w:rPr>
      <w:rFonts w:ascii="Arial" w:hAnsi="Arial"/>
      <w:sz w:val="36"/>
      <w:lang w:eastAsia="en-US"/>
    </w:rPr>
  </w:style>
  <w:style w:type="character" w:customStyle="1" w:styleId="60">
    <w:name w:val="标题 6 字符"/>
    <w:aliases w:val="T1 字符,Header 6 字符"/>
    <w:link w:val="6"/>
    <w:qFormat/>
    <w:rsid w:val="00842EF7"/>
    <w:rPr>
      <w:rFonts w:ascii="Arial" w:hAnsi="Arial"/>
      <w:lang w:eastAsia="en-US"/>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70">
    <w:name w:val="标题 7 字符"/>
    <w:link w:val="7"/>
    <w:uiPriority w:val="99"/>
    <w:qFormat/>
    <w:rsid w:val="00842EF7"/>
    <w:rPr>
      <w:rFonts w:ascii="Arial" w:hAnsi="Arial"/>
      <w:lang w:eastAsia="en-US"/>
    </w:rPr>
  </w:style>
  <w:style w:type="character" w:customStyle="1" w:styleId="80">
    <w:name w:val="标题 8 字符"/>
    <w:link w:val="8"/>
    <w:uiPriority w:val="99"/>
    <w:qFormat/>
    <w:rsid w:val="00842EF7"/>
    <w:rPr>
      <w:rFonts w:ascii="Arial" w:hAnsi="Arial"/>
      <w:sz w:val="36"/>
      <w:lang w:eastAsia="en-US"/>
    </w:rPr>
  </w:style>
  <w:style w:type="character" w:customStyle="1" w:styleId="90">
    <w:name w:val="标题 9 字符"/>
    <w:link w:val="9"/>
    <w:uiPriority w:val="99"/>
    <w:qFormat/>
    <w:rsid w:val="00842EF7"/>
    <w:rPr>
      <w:rFonts w:ascii="Arial" w:hAnsi="Arial"/>
      <w:sz w:val="36"/>
      <w:lang w:eastAsia="en-US"/>
    </w:rPr>
  </w:style>
  <w:style w:type="character" w:customStyle="1" w:styleId="a8">
    <w:name w:val="页脚 字符"/>
    <w:aliases w:val="footer odd 字符,footer 字符,fo 字符,pie de página 字符"/>
    <w:link w:val="a7"/>
    <w:qFormat/>
    <w:rsid w:val="00842EF7"/>
    <w:rPr>
      <w:rFonts w:ascii="Arial" w:hAnsi="Arial"/>
      <w:b/>
      <w:i/>
      <w:noProof/>
      <w:sz w:val="18"/>
      <w:lang w:eastAsia="ja-JP"/>
    </w:rPr>
  </w:style>
  <w:style w:type="paragraph" w:customStyle="1" w:styleId="aff4">
    <w:name w:val="样式 页眉"/>
    <w:basedOn w:val="a5"/>
    <w:link w:val="Char"/>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aff5">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1"/>
    <w:link w:val="aff6"/>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5"/>
    <w:uiPriority w:val="34"/>
    <w:qFormat/>
    <w:locked/>
    <w:rsid w:val="00842EF7"/>
    <w:rPr>
      <w:rFonts w:eastAsia="MS Mincho"/>
      <w:lang w:eastAsia="en-US"/>
    </w:rPr>
  </w:style>
  <w:style w:type="paragraph" w:styleId="aff7">
    <w:name w:val="index heading"/>
    <w:basedOn w:val="a1"/>
    <w:next w:val="a1"/>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1"/>
    <w:link w:val="aff9"/>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link w:val="aff8"/>
    <w:uiPriority w:val="99"/>
    <w:qFormat/>
    <w:rsid w:val="00842EF7"/>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b"/>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Corps de texte Car Char4,Corps de texte Car1 Car Char4,Corps de texte Car Car Car Char4,Corps de texte Car1 Car Car Car Char4,Corps de texte Car Car Car Car Car Char4,Corps de texte Car1 Car Car Car Car Car Char4,bt Char5"/>
    <w:qFormat/>
    <w:rsid w:val="00842EF7"/>
    <w:rPr>
      <w:lang w:eastAsia="en-US"/>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a"/>
    <w:qFormat/>
    <w:rsid w:val="00842EF7"/>
    <w:rPr>
      <w:rFonts w:eastAsia="MS Mincho"/>
      <w:lang w:eastAsia="ja-JP"/>
    </w:rPr>
  </w:style>
  <w:style w:type="paragraph" w:styleId="27">
    <w:name w:val="Body Text 2"/>
    <w:basedOn w:val="a1"/>
    <w:link w:val="28"/>
    <w:uiPriority w:val="99"/>
    <w:qFormat/>
    <w:rsid w:val="00842EF7"/>
    <w:pPr>
      <w:overflowPunct w:val="0"/>
      <w:autoSpaceDE w:val="0"/>
      <w:autoSpaceDN w:val="0"/>
      <w:adjustRightInd w:val="0"/>
      <w:textAlignment w:val="baseline"/>
    </w:pPr>
    <w:rPr>
      <w:rFonts w:eastAsia="MS Mincho"/>
      <w:i/>
    </w:rPr>
  </w:style>
  <w:style w:type="character" w:customStyle="1" w:styleId="28">
    <w:name w:val="正文文本 2 字符"/>
    <w:link w:val="27"/>
    <w:uiPriority w:val="99"/>
    <w:qFormat/>
    <w:rsid w:val="00842EF7"/>
    <w:rPr>
      <w:rFonts w:eastAsia="MS Mincho"/>
      <w:i/>
      <w:lang w:eastAsia="en-US"/>
    </w:rPr>
  </w:style>
  <w:style w:type="paragraph" w:styleId="35">
    <w:name w:val="Body Text 3"/>
    <w:basedOn w:val="a1"/>
    <w:link w:val="36"/>
    <w:uiPriority w:val="99"/>
    <w:qFormat/>
    <w:rsid w:val="00842EF7"/>
    <w:pPr>
      <w:keepNext/>
      <w:keepLines/>
      <w:overflowPunct w:val="0"/>
      <w:autoSpaceDE w:val="0"/>
      <w:autoSpaceDN w:val="0"/>
      <w:adjustRightInd w:val="0"/>
      <w:textAlignment w:val="baseline"/>
    </w:pPr>
    <w:rPr>
      <w:rFonts w:eastAsia="Osaka"/>
      <w:color w:val="000000"/>
    </w:rPr>
  </w:style>
  <w:style w:type="character" w:customStyle="1" w:styleId="36">
    <w:name w:val="正文文本 3 字符"/>
    <w:link w:val="35"/>
    <w:uiPriority w:val="99"/>
    <w:qFormat/>
    <w:rsid w:val="00842EF7"/>
    <w:rPr>
      <w:rFonts w:eastAsia="Osaka"/>
      <w:color w:val="000000"/>
      <w:lang w:eastAsia="en-US"/>
    </w:rPr>
  </w:style>
  <w:style w:type="character" w:styleId="affc">
    <w:name w:val="page number"/>
    <w:qFormat/>
    <w:rsid w:val="00842EF7"/>
  </w:style>
  <w:style w:type="paragraph" w:customStyle="1" w:styleId="CharCharCharCharChar">
    <w:name w:val="Char Char Char Char Char"/>
    <w:uiPriority w:val="99"/>
    <w:semiHidden/>
    <w:qFormat/>
    <w:rsid w:val="00842EF7"/>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ff4"/>
    <w:qFormat/>
    <w:rsid w:val="00842EF7"/>
    <w:rPr>
      <w:rFonts w:ascii="Arial" w:eastAsia="Arial" w:hAnsi="Arial"/>
      <w:b/>
      <w:bCs/>
      <w:noProof/>
      <w:sz w:val="22"/>
      <w:lang w:eastAsia="en-US"/>
    </w:rPr>
  </w:style>
  <w:style w:type="paragraph" w:customStyle="1" w:styleId="Char2">
    <w:name w:val="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42EF7"/>
    <w:rPr>
      <w:rFonts w:eastAsia="MS Mincho"/>
      <w:lang w:val="en-GB" w:eastAsia="en-US" w:bidi="ar-SA"/>
    </w:rPr>
  </w:style>
  <w:style w:type="paragraph" w:customStyle="1" w:styleId="1CharChar">
    <w:name w:val="(文字) (文字)1 Char (文字) (文字) Char"/>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uiPriority w:val="99"/>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9">
    <w:name w:val="(文字) (文字)2"/>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42EF7"/>
    <w:rPr>
      <w:rFonts w:ascii="Arial" w:eastAsia="MS Mincho" w:hAnsi="Arial"/>
      <w:sz w:val="22"/>
      <w:lang w:val="en-GB" w:eastAsia="en-US" w:bidi="ar-SA"/>
    </w:rPr>
  </w:style>
  <w:style w:type="paragraph" w:customStyle="1" w:styleId="37">
    <w:name w:val="(文字) (文字)3"/>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42EF7"/>
  </w:style>
  <w:style w:type="paragraph" w:customStyle="1" w:styleId="15">
    <w:name w:val="(文字) (文字)1"/>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1"/>
    <w:link w:val="2b"/>
    <w:uiPriority w:val="99"/>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link w:val="2a"/>
    <w:uiPriority w:val="99"/>
    <w:qFormat/>
    <w:rsid w:val="00842EF7"/>
    <w:rPr>
      <w:rFonts w:eastAsia="MS Mincho"/>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1"/>
    <w:link w:val="afff"/>
    <w:qFormat/>
    <w:rsid w:val="00842EF7"/>
    <w:pPr>
      <w:spacing w:after="0"/>
      <w:ind w:left="851"/>
    </w:pPr>
    <w:rPr>
      <w:rFonts w:eastAsia="MS Mincho"/>
      <w:lang w:val="it-IT" w:eastAsia="en-GB"/>
    </w:rPr>
  </w:style>
  <w:style w:type="paragraph" w:styleId="53">
    <w:name w:val="List Number 5"/>
    <w:basedOn w:val="a1"/>
    <w:uiPriority w:val="99"/>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842E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842E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16">
    <w:name w:val="修订1"/>
    <w:hidden/>
    <w:semiHidden/>
    <w:rsid w:val="00842EF7"/>
    <w:rPr>
      <w:rFonts w:eastAsia="Batang"/>
      <w:lang w:eastAsia="en-US"/>
    </w:rPr>
  </w:style>
  <w:style w:type="paragraph" w:styleId="afff0">
    <w:name w:val="endnote text"/>
    <w:basedOn w:val="a1"/>
    <w:link w:val="afff1"/>
    <w:uiPriority w:val="99"/>
    <w:qFormat/>
    <w:rsid w:val="00842EF7"/>
    <w:pPr>
      <w:snapToGrid w:val="0"/>
    </w:pPr>
  </w:style>
  <w:style w:type="character" w:customStyle="1" w:styleId="afff1">
    <w:name w:val="尾注文本 字符"/>
    <w:link w:val="afff0"/>
    <w:uiPriority w:val="99"/>
    <w:qFormat/>
    <w:rsid w:val="00842EF7"/>
    <w:rPr>
      <w:rFonts w:eastAsia="宋体"/>
      <w:lang w:eastAsia="en-US"/>
    </w:rPr>
  </w:style>
  <w:style w:type="character" w:styleId="afff2">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afff3">
    <w:name w:val="Title"/>
    <w:basedOn w:val="a1"/>
    <w:next w:val="a1"/>
    <w:link w:val="afff4"/>
    <w:uiPriority w:val="99"/>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link w:val="afff3"/>
    <w:uiPriority w:val="99"/>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afff5">
    <w:name w:val="Date"/>
    <w:basedOn w:val="a1"/>
    <w:next w:val="a1"/>
    <w:link w:val="afff6"/>
    <w:uiPriority w:val="99"/>
    <w:qFormat/>
    <w:rsid w:val="00842EF7"/>
    <w:pPr>
      <w:overflowPunct w:val="0"/>
      <w:autoSpaceDE w:val="0"/>
      <w:autoSpaceDN w:val="0"/>
      <w:adjustRightInd w:val="0"/>
      <w:textAlignment w:val="baseline"/>
    </w:pPr>
    <w:rPr>
      <w:rFonts w:eastAsia="MS Mincho"/>
    </w:rPr>
  </w:style>
  <w:style w:type="character" w:customStyle="1" w:styleId="afff6">
    <w:name w:val="日期 字符"/>
    <w:link w:val="afff5"/>
    <w:uiPriority w:val="99"/>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uiPriority w:val="99"/>
    <w:qFormat/>
    <w:rsid w:val="00842EF7"/>
    <w:rPr>
      <w:rFonts w:eastAsia="MS Mincho"/>
      <w:sz w:val="24"/>
      <w:szCs w:val="24"/>
      <w:lang w:eastAsia="ko-KR"/>
    </w:rPr>
  </w:style>
  <w:style w:type="paragraph" w:customStyle="1" w:styleId="-PAGE-">
    <w:name w:val="- PAGE -"/>
    <w:uiPriority w:val="99"/>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842EF7"/>
    <w:rPr>
      <w:rFonts w:eastAsia="MS Mincho"/>
      <w:sz w:val="24"/>
      <w:szCs w:val="24"/>
      <w:lang w:eastAsia="ko-KR"/>
    </w:rPr>
  </w:style>
  <w:style w:type="paragraph" w:customStyle="1" w:styleId="Createdon">
    <w:name w:val="Created on"/>
    <w:uiPriority w:val="99"/>
    <w:qFormat/>
    <w:rsid w:val="00842EF7"/>
    <w:rPr>
      <w:rFonts w:eastAsia="MS Mincho"/>
      <w:sz w:val="24"/>
      <w:szCs w:val="24"/>
      <w:lang w:eastAsia="ko-KR"/>
    </w:rPr>
  </w:style>
  <w:style w:type="paragraph" w:customStyle="1" w:styleId="Lastprinted">
    <w:name w:val="Last printed"/>
    <w:uiPriority w:val="99"/>
    <w:qFormat/>
    <w:rsid w:val="00842EF7"/>
    <w:rPr>
      <w:rFonts w:eastAsia="MS Mincho"/>
      <w:sz w:val="24"/>
      <w:szCs w:val="24"/>
      <w:lang w:eastAsia="ko-KR"/>
    </w:rPr>
  </w:style>
  <w:style w:type="paragraph" w:customStyle="1" w:styleId="Lastsavedby">
    <w:name w:val="Last saved by"/>
    <w:uiPriority w:val="99"/>
    <w:qFormat/>
    <w:rsid w:val="00842EF7"/>
    <w:rPr>
      <w:rFonts w:eastAsia="MS Mincho"/>
      <w:sz w:val="24"/>
      <w:szCs w:val="24"/>
      <w:lang w:eastAsia="ko-KR"/>
    </w:rPr>
  </w:style>
  <w:style w:type="paragraph" w:customStyle="1" w:styleId="Filename">
    <w:name w:val="Filename"/>
    <w:uiPriority w:val="99"/>
    <w:qFormat/>
    <w:rsid w:val="00842EF7"/>
    <w:rPr>
      <w:rFonts w:eastAsia="MS Mincho"/>
      <w:sz w:val="24"/>
      <w:szCs w:val="24"/>
      <w:lang w:eastAsia="ko-KR"/>
    </w:rPr>
  </w:style>
  <w:style w:type="paragraph" w:customStyle="1" w:styleId="Filenameandpath">
    <w:name w:val="Filename and path"/>
    <w:uiPriority w:val="99"/>
    <w:qFormat/>
    <w:rsid w:val="00842EF7"/>
    <w:rPr>
      <w:rFonts w:eastAsia="MS Mincho"/>
      <w:sz w:val="24"/>
      <w:szCs w:val="24"/>
      <w:lang w:eastAsia="ko-KR"/>
    </w:rPr>
  </w:style>
  <w:style w:type="paragraph" w:customStyle="1" w:styleId="AuthorPageDate">
    <w:name w:val="Author  Page #  Date"/>
    <w:uiPriority w:val="99"/>
    <w:qFormat/>
    <w:rsid w:val="00842EF7"/>
    <w:rPr>
      <w:rFonts w:eastAsia="MS Mincho"/>
      <w:sz w:val="24"/>
      <w:szCs w:val="24"/>
      <w:lang w:eastAsia="ko-KR"/>
    </w:rPr>
  </w:style>
  <w:style w:type="paragraph" w:customStyle="1" w:styleId="ConfidentialPageDate">
    <w:name w:val="Confidential  Page #  Date"/>
    <w:uiPriority w:val="99"/>
    <w:qFormat/>
    <w:rsid w:val="00842EF7"/>
    <w:rPr>
      <w:rFonts w:eastAsia="MS Mincho"/>
      <w:sz w:val="24"/>
      <w:szCs w:val="24"/>
      <w:lang w:eastAsia="ko-KR"/>
    </w:rPr>
  </w:style>
  <w:style w:type="paragraph" w:customStyle="1" w:styleId="INDENT1">
    <w:name w:val="INDENT1"/>
    <w:basedOn w:val="a1"/>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842EF7"/>
    <w:rPr>
      <w:b/>
      <w:bCs/>
    </w:rPr>
  </w:style>
  <w:style w:type="paragraph" w:customStyle="1" w:styleId="enumlev2">
    <w:name w:val="enumlev2"/>
    <w:basedOn w:val="a1"/>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7">
    <w:name w:val="修订1"/>
    <w:hidden/>
    <w:semiHidden/>
    <w:qFormat/>
    <w:rsid w:val="00842EF7"/>
    <w:rPr>
      <w:rFonts w:eastAsia="Batang"/>
      <w:lang w:eastAsia="en-US"/>
    </w:rPr>
  </w:style>
  <w:style w:type="table" w:customStyle="1" w:styleId="TableGrid1">
    <w:name w:val="Table Grid1"/>
    <w:basedOn w:val="a3"/>
    <w:next w:val="ab"/>
    <w:uiPriority w:val="39"/>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842EF7"/>
    <w:rPr>
      <w:sz w:val="24"/>
      <w:szCs w:val="24"/>
      <w:lang w:eastAsia="ko-KR"/>
    </w:rPr>
  </w:style>
  <w:style w:type="paragraph" w:customStyle="1" w:styleId="ATC">
    <w:name w:val="ATC"/>
    <w:basedOn w:val="a1"/>
    <w:uiPriority w:val="99"/>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uiPriority w:val="99"/>
    <w:qFormat/>
    <w:rsid w:val="00842EF7"/>
    <w:pPr>
      <w:tabs>
        <w:tab w:val="center" w:pos="4820"/>
        <w:tab w:val="right" w:pos="9640"/>
      </w:tabs>
    </w:pPr>
    <w:rPr>
      <w:lang w:eastAsia="ja-JP"/>
    </w:rPr>
  </w:style>
  <w:style w:type="paragraph" w:customStyle="1" w:styleId="Separation">
    <w:name w:val="Separation"/>
    <w:basedOn w:val="11"/>
    <w:next w:val="a1"/>
    <w:uiPriority w:val="99"/>
    <w:qFormat/>
    <w:rsid w:val="00842EF7"/>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842EF7"/>
    <w:pPr>
      <w:tabs>
        <w:tab w:val="num" w:pos="928"/>
      </w:tabs>
      <w:ind w:left="928" w:hanging="360"/>
    </w:pPr>
    <w:rPr>
      <w:rFonts w:eastAsia="Batang"/>
    </w:rPr>
  </w:style>
  <w:style w:type="table" w:customStyle="1" w:styleId="TableGrid2">
    <w:name w:val="Table Grid2"/>
    <w:basedOn w:val="a3"/>
    <w:next w:val="ab"/>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842EF7"/>
    <w:pPr>
      <w:keepNext w:val="0"/>
      <w:keepLines w:val="0"/>
      <w:spacing w:before="240"/>
      <w:ind w:left="0" w:firstLine="0"/>
    </w:pPr>
    <w:rPr>
      <w:rFonts w:eastAsia="MS Mincho"/>
      <w:bCs/>
    </w:rPr>
  </w:style>
  <w:style w:type="table" w:customStyle="1" w:styleId="TableGrid3">
    <w:name w:val="Table Grid3"/>
    <w:basedOn w:val="a3"/>
    <w:next w:val="ab"/>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uiPriority w:val="99"/>
    <w:semiHidden/>
    <w:qFormat/>
    <w:rsid w:val="00842EF7"/>
    <w:rPr>
      <w:rFonts w:ascii="Tahoma" w:eastAsia="MS Mincho" w:hAnsi="Tahoma" w:cs="Tahoma"/>
      <w:sz w:val="16"/>
      <w:szCs w:val="16"/>
    </w:rPr>
  </w:style>
  <w:style w:type="paragraph" w:customStyle="1" w:styleId="JK-text-simpledoc">
    <w:name w:val="JK - text - simple doc"/>
    <w:basedOn w:val="affa"/>
    <w:autoRedefine/>
    <w:uiPriority w:val="99"/>
    <w:qFormat/>
    <w:rsid w:val="00842EF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842EF7"/>
    <w:pPr>
      <w:spacing w:before="100" w:beforeAutospacing="1" w:after="100" w:afterAutospacing="1"/>
    </w:pPr>
    <w:rPr>
      <w:rFonts w:eastAsia="MS Mincho"/>
      <w:sz w:val="24"/>
      <w:szCs w:val="24"/>
      <w:lang w:val="en-US"/>
    </w:rPr>
  </w:style>
  <w:style w:type="paragraph" w:customStyle="1" w:styleId="18">
    <w:name w:val="吹き出し1"/>
    <w:basedOn w:val="a1"/>
    <w:uiPriority w:val="99"/>
    <w:semiHidden/>
    <w:qFormat/>
    <w:rsid w:val="00842EF7"/>
    <w:rPr>
      <w:rFonts w:ascii="Tahoma" w:eastAsia="MS Mincho" w:hAnsi="Tahoma" w:cs="Tahoma"/>
      <w:sz w:val="16"/>
      <w:szCs w:val="16"/>
    </w:rPr>
  </w:style>
  <w:style w:type="paragraph" w:customStyle="1" w:styleId="ZchnZchn">
    <w:name w:val="Zchn Zchn"/>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1"/>
    <w:uiPriority w:val="99"/>
    <w:semiHidden/>
    <w:qFormat/>
    <w:rsid w:val="00842EF7"/>
    <w:rPr>
      <w:rFonts w:ascii="Tahoma" w:eastAsia="MS Mincho" w:hAnsi="Tahoma" w:cs="Tahoma"/>
      <w:sz w:val="16"/>
      <w:szCs w:val="16"/>
    </w:rPr>
  </w:style>
  <w:style w:type="paragraph" w:customStyle="1" w:styleId="Note">
    <w:name w:val="Note"/>
    <w:basedOn w:val="B10"/>
    <w:uiPriority w:val="99"/>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42EF7"/>
    <w:pPr>
      <w:spacing w:after="240" w:line="240" w:lineRule="atLeast"/>
      <w:ind w:left="1191" w:right="113" w:hanging="1191"/>
    </w:pPr>
    <w:rPr>
      <w:rFonts w:eastAsia="MS Mincho"/>
      <w:lang w:eastAsia="en-US"/>
    </w:rPr>
  </w:style>
  <w:style w:type="paragraph" w:customStyle="1" w:styleId="ZC">
    <w:name w:val="ZC"/>
    <w:uiPriority w:val="99"/>
    <w:qFormat/>
    <w:rsid w:val="00842EF7"/>
    <w:pPr>
      <w:spacing w:line="360" w:lineRule="atLeast"/>
      <w:jc w:val="center"/>
    </w:pPr>
    <w:rPr>
      <w:rFonts w:eastAsia="MS Mincho"/>
      <w:lang w:eastAsia="en-US"/>
    </w:rPr>
  </w:style>
  <w:style w:type="paragraph" w:customStyle="1" w:styleId="FooterCentred">
    <w:name w:val="FooterCentred"/>
    <w:basedOn w:val="a7"/>
    <w:uiPriority w:val="99"/>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7"/>
    <w:next w:val="27"/>
    <w:uiPriority w:val="99"/>
    <w:qFormat/>
    <w:rsid w:val="00842EF7"/>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842EF7"/>
    <w:pPr>
      <w:spacing w:before="120"/>
      <w:outlineLvl w:val="2"/>
    </w:pPr>
    <w:rPr>
      <w:sz w:val="28"/>
    </w:rPr>
  </w:style>
  <w:style w:type="paragraph" w:customStyle="1" w:styleId="Heading2Head2A2">
    <w:name w:val="Heading 2.Head2A.2"/>
    <w:basedOn w:val="11"/>
    <w:next w:val="a1"/>
    <w:uiPriority w:val="99"/>
    <w:qFormat/>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uiPriority w:val="99"/>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842EF7"/>
    <w:pPr>
      <w:ind w:left="244" w:hanging="244"/>
    </w:pPr>
    <w:rPr>
      <w:rFonts w:ascii="Arial" w:hAnsi="Arial"/>
      <w:noProof/>
      <w:color w:val="000000"/>
      <w:lang w:eastAsia="en-US"/>
    </w:rPr>
  </w:style>
  <w:style w:type="paragraph" w:customStyle="1" w:styleId="Bullets">
    <w:name w:val="Bullets"/>
    <w:basedOn w:val="affa"/>
    <w:uiPriority w:val="99"/>
    <w:qFormat/>
    <w:rsid w:val="00842EF7"/>
    <w:pPr>
      <w:widowControl w:val="0"/>
      <w:spacing w:after="120"/>
      <w:ind w:left="283" w:hanging="283"/>
    </w:pPr>
    <w:rPr>
      <w:lang w:eastAsia="de-DE"/>
    </w:rPr>
  </w:style>
  <w:style w:type="paragraph" w:customStyle="1" w:styleId="11BodyText">
    <w:name w:val="11 BodyText"/>
    <w:basedOn w:val="a1"/>
    <w:uiPriority w:val="99"/>
    <w:qFormat/>
    <w:rsid w:val="00842EF7"/>
    <w:pPr>
      <w:spacing w:after="220"/>
      <w:ind w:left="1298"/>
    </w:pPr>
    <w:rPr>
      <w:rFonts w:ascii="Arial" w:hAnsi="Arial"/>
      <w:lang w:val="en-US" w:eastAsia="en-GB"/>
    </w:rPr>
  </w:style>
  <w:style w:type="numbering" w:customStyle="1" w:styleId="19">
    <w:name w:val="无列表1"/>
    <w:next w:val="a4"/>
    <w:uiPriority w:val="99"/>
    <w:semiHidden/>
    <w:rsid w:val="00842EF7"/>
  </w:style>
  <w:style w:type="paragraph" w:customStyle="1" w:styleId="berschrift2Head2A2">
    <w:name w:val="Überschrift 2.Head2A.2"/>
    <w:basedOn w:val="11"/>
    <w:next w:val="a1"/>
    <w:uiPriority w:val="99"/>
    <w:qFormat/>
    <w:rsid w:val="00842EF7"/>
    <w:pPr>
      <w:pBdr>
        <w:top w:val="none" w:sz="0" w:space="0" w:color="auto"/>
      </w:pBdr>
      <w:spacing w:before="180"/>
      <w:outlineLvl w:val="1"/>
    </w:pPr>
    <w:rPr>
      <w:rFonts w:eastAsia="MS Mincho"/>
      <w:sz w:val="32"/>
      <w:szCs w:val="36"/>
      <w:lang w:eastAsia="de-DE"/>
    </w:rPr>
  </w:style>
  <w:style w:type="table" w:customStyle="1" w:styleId="39">
    <w:name w:val="网格型3"/>
    <w:basedOn w:val="a3"/>
    <w:next w:val="ab"/>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b"/>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2"/>
    <w:next w:val="a1"/>
    <w:uiPriority w:val="99"/>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4">
    <w:name w:val="吹き出し5"/>
    <w:basedOn w:val="a1"/>
    <w:uiPriority w:val="99"/>
    <w:semiHidden/>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a1"/>
    <w:uiPriority w:val="99"/>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842EF7"/>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uiPriority w:val="99"/>
    <w:qFormat/>
    <w:rsid w:val="00842EF7"/>
    <w:rPr>
      <w:lang w:eastAsia="en-US"/>
    </w:rPr>
  </w:style>
  <w:style w:type="paragraph" w:customStyle="1" w:styleId="CharChar24">
    <w:name w:val="Char Char24"/>
    <w:basedOn w:val="a1"/>
    <w:uiPriority w:val="99"/>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1"/>
    <w:next w:val="a1"/>
    <w:uiPriority w:val="99"/>
    <w:qFormat/>
    <w:rsid w:val="00842EF7"/>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uiPriority w:val="99"/>
    <w:qFormat/>
    <w:rsid w:val="00842EF7"/>
    <w:pPr>
      <w:overflowPunct w:val="0"/>
      <w:autoSpaceDE w:val="0"/>
      <w:autoSpaceDN w:val="0"/>
      <w:adjustRightInd w:val="0"/>
      <w:ind w:left="1080"/>
      <w:textAlignment w:val="baseline"/>
    </w:pPr>
    <w:rPr>
      <w:rFonts w:eastAsia="Yu Mincho"/>
    </w:rPr>
  </w:style>
  <w:style w:type="character" w:customStyle="1" w:styleId="3b">
    <w:name w:val="正文文本缩进 3 字符"/>
    <w:link w:val="3a"/>
    <w:uiPriority w:val="99"/>
    <w:qFormat/>
    <w:rsid w:val="00842EF7"/>
    <w:rPr>
      <w:rFonts w:eastAsia="Yu Mincho"/>
      <w:lang w:eastAsia="en-US"/>
    </w:rPr>
  </w:style>
  <w:style w:type="paragraph" w:customStyle="1" w:styleId="MotorolaResponse1">
    <w:name w:val="Motorola Response1"/>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a1"/>
    <w:uiPriority w:val="99"/>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42EF7"/>
    <w:rPr>
      <w:rFonts w:ascii="Arial" w:eastAsia="Arial" w:hAnsi="Arial"/>
      <w:sz w:val="28"/>
      <w:lang w:eastAsia="en-US"/>
    </w:rPr>
  </w:style>
  <w:style w:type="paragraph" w:customStyle="1" w:styleId="a">
    <w:name w:val="表格题注"/>
    <w:next w:val="a1"/>
    <w:uiPriority w:val="99"/>
    <w:qFormat/>
    <w:rsid w:val="00842EF7"/>
    <w:pPr>
      <w:numPr>
        <w:numId w:val="11"/>
      </w:numPr>
      <w:spacing w:beforeLines="50" w:afterLines="50"/>
      <w:jc w:val="center"/>
    </w:pPr>
    <w:rPr>
      <w:rFonts w:eastAsia="Yu Mincho"/>
      <w:b/>
      <w:lang w:eastAsia="zh-CN"/>
    </w:rPr>
  </w:style>
  <w:style w:type="paragraph" w:customStyle="1" w:styleId="a0">
    <w:name w:val="插图题注"/>
    <w:next w:val="a1"/>
    <w:uiPriority w:val="99"/>
    <w:qFormat/>
    <w:rsid w:val="00842EF7"/>
    <w:pPr>
      <w:numPr>
        <w:numId w:val="12"/>
      </w:numPr>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af4">
    <w:name w:val="列表 字符"/>
    <w:link w:val="af3"/>
    <w:uiPriority w:val="99"/>
    <w:qFormat/>
    <w:rsid w:val="00842EF7"/>
    <w:rPr>
      <w:rFonts w:eastAsia="Malgun Gothic"/>
      <w:lang w:eastAsia="en-US"/>
    </w:rPr>
  </w:style>
  <w:style w:type="character" w:customStyle="1" w:styleId="26">
    <w:name w:val="列表 2 字符"/>
    <w:link w:val="25"/>
    <w:uiPriority w:val="99"/>
    <w:qFormat/>
    <w:rsid w:val="00842EF7"/>
    <w:rPr>
      <w:rFonts w:eastAsia="Times New Roman"/>
      <w:lang w:eastAsia="en-US"/>
    </w:rPr>
  </w:style>
  <w:style w:type="character" w:customStyle="1" w:styleId="33">
    <w:name w:val="列表项目符号 3 字符"/>
    <w:link w:val="32"/>
    <w:uiPriority w:val="99"/>
    <w:qFormat/>
    <w:rsid w:val="00842EF7"/>
    <w:rPr>
      <w:rFonts w:eastAsia="Malgun Gothic"/>
      <w:lang w:eastAsia="en-US"/>
    </w:rPr>
  </w:style>
  <w:style w:type="character" w:customStyle="1" w:styleId="24">
    <w:name w:val="列表项目符号 2 字符"/>
    <w:link w:val="23"/>
    <w:qFormat/>
    <w:rsid w:val="00842EF7"/>
    <w:rPr>
      <w:rFonts w:eastAsia="Malgun Gothic"/>
      <w:lang w:eastAsia="en-US"/>
    </w:rPr>
  </w:style>
  <w:style w:type="character" w:customStyle="1" w:styleId="af5">
    <w:name w:val="列表项目符号 字符"/>
    <w:link w:val="af2"/>
    <w:qFormat/>
    <w:rsid w:val="00842EF7"/>
    <w:rPr>
      <w:rFonts w:eastAsia="Malgun Gothic"/>
      <w:lang w:eastAsia="en-US"/>
    </w:rPr>
  </w:style>
  <w:style w:type="character" w:customStyle="1" w:styleId="1Char0">
    <w:name w:val="样式1 Char"/>
    <w:link w:val="10"/>
    <w:uiPriority w:val="99"/>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uiPriority w:val="99"/>
    <w:qFormat/>
    <w:rsid w:val="00842EF7"/>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a1"/>
    <w:uiPriority w:val="99"/>
    <w:qFormat/>
    <w:rsid w:val="00842EF7"/>
    <w:pPr>
      <w:widowControl w:val="0"/>
      <w:spacing w:after="240"/>
      <w:jc w:val="both"/>
    </w:pPr>
    <w:rPr>
      <w:sz w:val="24"/>
      <w:lang w:val="en-AU"/>
    </w:rPr>
  </w:style>
  <w:style w:type="paragraph" w:customStyle="1" w:styleId="berschrift1H1">
    <w:name w:val="Überschrift 1.H1"/>
    <w:basedOn w:val="a1"/>
    <w:next w:val="a1"/>
    <w:uiPriority w:val="99"/>
    <w:qFormat/>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842EF7"/>
    <w:pPr>
      <w:spacing w:after="240"/>
      <w:jc w:val="both"/>
    </w:pPr>
    <w:rPr>
      <w:rFonts w:ascii="Helvetica" w:hAnsi="Helvetica"/>
    </w:rPr>
  </w:style>
  <w:style w:type="paragraph" w:customStyle="1" w:styleId="List1">
    <w:name w:val="List1"/>
    <w:basedOn w:val="a1"/>
    <w:uiPriority w:val="99"/>
    <w:qFormat/>
    <w:rsid w:val="00842EF7"/>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842EF7"/>
    <w:pPr>
      <w:spacing w:before="120" w:after="0"/>
      <w:jc w:val="both"/>
    </w:pPr>
    <w:rPr>
      <w:lang w:val="en-US"/>
    </w:rPr>
  </w:style>
  <w:style w:type="paragraph" w:customStyle="1" w:styleId="centered">
    <w:name w:val="centered"/>
    <w:basedOn w:val="a1"/>
    <w:uiPriority w:val="99"/>
    <w:qFormat/>
    <w:rsid w:val="00842EF7"/>
    <w:pPr>
      <w:widowControl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842EF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uiPriority w:val="99"/>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842EF7"/>
    <w:rPr>
      <w:rFonts w:eastAsia="Batang"/>
      <w:lang w:eastAsia="en-US"/>
    </w:rPr>
  </w:style>
  <w:style w:type="paragraph" w:customStyle="1" w:styleId="TOC911">
    <w:name w:val="TOC 911"/>
    <w:basedOn w:val="TOC8"/>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4"/>
    <w:uiPriority w:val="99"/>
    <w:semiHidden/>
    <w:unhideWhenUsed/>
    <w:rsid w:val="00842EF7"/>
  </w:style>
  <w:style w:type="paragraph" w:customStyle="1" w:styleId="81">
    <w:name w:val="表 (赤)  81"/>
    <w:basedOn w:val="a1"/>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a1"/>
    <w:uiPriority w:val="99"/>
    <w:qFormat/>
    <w:rsid w:val="00842EF7"/>
    <w:pPr>
      <w:spacing w:before="100" w:beforeAutospacing="1" w:after="100" w:afterAutospacing="1"/>
    </w:pPr>
    <w:rPr>
      <w:sz w:val="24"/>
      <w:szCs w:val="24"/>
      <w:lang w:val="en-US" w:eastAsia="zh-CN"/>
    </w:rPr>
  </w:style>
  <w:style w:type="table" w:styleId="2d">
    <w:name w:val="Table Classic 2"/>
    <w:basedOn w:val="a3"/>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lang w:eastAsia="en-US"/>
    </w:rPr>
  </w:style>
  <w:style w:type="character" w:styleId="afff9">
    <w:name w:val="Placeholder Text"/>
    <w:uiPriority w:val="99"/>
    <w:unhideWhenUsed/>
    <w:qFormat/>
    <w:rsid w:val="00842EF7"/>
    <w:rPr>
      <w:color w:val="808080"/>
    </w:rPr>
  </w:style>
  <w:style w:type="paragraph" w:customStyle="1" w:styleId="LGTdoc">
    <w:name w:val="LGTdoc_본문"/>
    <w:basedOn w:val="a1"/>
    <w:uiPriority w:val="99"/>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42EF7"/>
    <w:pPr>
      <w:spacing w:after="240"/>
      <w:jc w:val="both"/>
    </w:pPr>
    <w:rPr>
      <w:rFonts w:ascii="Arial" w:hAnsi="Arial"/>
      <w:szCs w:val="24"/>
    </w:rPr>
  </w:style>
  <w:style w:type="paragraph" w:customStyle="1" w:styleId="ECCFootnote">
    <w:name w:val="ECC Footnote"/>
    <w:basedOn w:val="a1"/>
    <w:autoRedefine/>
    <w:uiPriority w:val="99"/>
    <w:qFormat/>
    <w:rsid w:val="00842EF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842EF7"/>
    <w:rPr>
      <w:rFonts w:ascii="Arial" w:eastAsia="宋体" w:hAnsi="Arial"/>
      <w:szCs w:val="24"/>
      <w:lang w:eastAsia="en-US"/>
    </w:rPr>
  </w:style>
  <w:style w:type="paragraph" w:customStyle="1" w:styleId="Text1">
    <w:name w:val="Text 1"/>
    <w:basedOn w:val="a1"/>
    <w:uiPriority w:val="99"/>
    <w:qFormat/>
    <w:rsid w:val="00842EF7"/>
    <w:pPr>
      <w:spacing w:after="240"/>
      <w:ind w:left="482"/>
      <w:jc w:val="both"/>
    </w:pPr>
    <w:rPr>
      <w:sz w:val="24"/>
      <w:lang w:eastAsia="fr-BE"/>
    </w:rPr>
  </w:style>
  <w:style w:type="paragraph" w:customStyle="1" w:styleId="NumPar4">
    <w:name w:val="NumPar 4"/>
    <w:basedOn w:val="40"/>
    <w:next w:val="a1"/>
    <w:uiPriority w:val="99"/>
    <w:qFormat/>
    <w:rsid w:val="00842EF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842EF7"/>
  </w:style>
  <w:style w:type="paragraph" w:customStyle="1" w:styleId="cita">
    <w:name w:val="cita"/>
    <w:basedOn w:val="a1"/>
    <w:uiPriority w:val="99"/>
    <w:qFormat/>
    <w:rsid w:val="00842EF7"/>
    <w:pPr>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842EF7"/>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uiPriority w:val="99"/>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a1"/>
    <w:next w:val="a1"/>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842EF7"/>
    <w:rPr>
      <w:rFonts w:eastAsia="宋体"/>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42EF7"/>
    <w:rPr>
      <w:rFonts w:ascii="Yu Gothic Light" w:eastAsia="Yu Gothic Light" w:hAnsi="Yu Gothic Light" w:cs="Times New Roman"/>
      <w:lang w:val="en-GB" w:eastAsia="en-US"/>
    </w:rPr>
  </w:style>
  <w:style w:type="paragraph" w:customStyle="1" w:styleId="msonormal0">
    <w:name w:val="msonormal"/>
    <w:basedOn w:val="a1"/>
    <w:uiPriority w:val="99"/>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6">
    <w:name w:val="吹き出し4"/>
    <w:basedOn w:val="a1"/>
    <w:uiPriority w:val="99"/>
    <w:semiHidden/>
    <w:qFormat/>
    <w:rsid w:val="00842EF7"/>
    <w:rPr>
      <w:rFonts w:ascii="Tahoma" w:eastAsia="MS Mincho" w:hAnsi="Tahoma" w:cs="Tahoma"/>
      <w:sz w:val="16"/>
      <w:szCs w:val="16"/>
    </w:rPr>
  </w:style>
  <w:style w:type="paragraph" w:customStyle="1" w:styleId="tac0">
    <w:name w:val="tac"/>
    <w:basedOn w:val="a1"/>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842EF7"/>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a3"/>
    <w:next w:val="ab"/>
    <w:qFormat/>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b"/>
    <w:uiPriority w:val="39"/>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b"/>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b"/>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42EF7"/>
  </w:style>
  <w:style w:type="table" w:customStyle="1" w:styleId="311">
    <w:name w:val="网格型31"/>
    <w:basedOn w:val="a3"/>
    <w:next w:val="ab"/>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b"/>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42EF7"/>
  </w:style>
  <w:style w:type="table" w:customStyle="1" w:styleId="TableClassic21">
    <w:name w:val="Table Classic 21"/>
    <w:basedOn w:val="a3"/>
    <w:next w:val="2d"/>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1"/>
    <w:next w:val="a1"/>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842EF7"/>
    <w:rPr>
      <w:lang w:val="en-GB" w:eastAsia="ja-JP" w:bidi="ar-SA"/>
    </w:rPr>
  </w:style>
  <w:style w:type="paragraph" w:customStyle="1" w:styleId="1Char1">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e">
    <w:name w:val="修订2"/>
    <w:hidden/>
    <w:uiPriority w:val="99"/>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a1"/>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842EF7"/>
  </w:style>
  <w:style w:type="numbering" w:customStyle="1" w:styleId="NoList3">
    <w:name w:val="No List3"/>
    <w:next w:val="a4"/>
    <w:uiPriority w:val="99"/>
    <w:semiHidden/>
    <w:unhideWhenUsed/>
    <w:rsid w:val="00842EF7"/>
  </w:style>
  <w:style w:type="numbering" w:customStyle="1" w:styleId="NoList11">
    <w:name w:val="No List11"/>
    <w:next w:val="a4"/>
    <w:uiPriority w:val="99"/>
    <w:semiHidden/>
    <w:unhideWhenUsed/>
    <w:rsid w:val="00842EF7"/>
  </w:style>
  <w:style w:type="numbering" w:customStyle="1" w:styleId="NoList4">
    <w:name w:val="No List4"/>
    <w:next w:val="a4"/>
    <w:uiPriority w:val="99"/>
    <w:semiHidden/>
    <w:unhideWhenUsed/>
    <w:rsid w:val="00842EF7"/>
  </w:style>
  <w:style w:type="numbering" w:customStyle="1" w:styleId="NoList5">
    <w:name w:val="No List5"/>
    <w:next w:val="a4"/>
    <w:uiPriority w:val="99"/>
    <w:semiHidden/>
    <w:unhideWhenUsed/>
    <w:rsid w:val="00842EF7"/>
  </w:style>
  <w:style w:type="numbering" w:customStyle="1" w:styleId="NoList111">
    <w:name w:val="No List111"/>
    <w:next w:val="a4"/>
    <w:uiPriority w:val="99"/>
    <w:semiHidden/>
    <w:unhideWhenUsed/>
    <w:rsid w:val="00842EF7"/>
  </w:style>
  <w:style w:type="numbering" w:customStyle="1" w:styleId="NoList21">
    <w:name w:val="No List21"/>
    <w:next w:val="a4"/>
    <w:uiPriority w:val="99"/>
    <w:semiHidden/>
    <w:unhideWhenUsed/>
    <w:rsid w:val="00842EF7"/>
  </w:style>
  <w:style w:type="numbering" w:customStyle="1" w:styleId="NoList31">
    <w:name w:val="No List31"/>
    <w:next w:val="a4"/>
    <w:uiPriority w:val="99"/>
    <w:semiHidden/>
    <w:unhideWhenUsed/>
    <w:rsid w:val="00842EF7"/>
  </w:style>
  <w:style w:type="numbering" w:customStyle="1" w:styleId="NoList41">
    <w:name w:val="No List41"/>
    <w:next w:val="a4"/>
    <w:uiPriority w:val="99"/>
    <w:semiHidden/>
    <w:unhideWhenUsed/>
    <w:rsid w:val="00842EF7"/>
  </w:style>
  <w:style w:type="numbering" w:customStyle="1" w:styleId="NoList6">
    <w:name w:val="No List6"/>
    <w:next w:val="a4"/>
    <w:uiPriority w:val="99"/>
    <w:semiHidden/>
    <w:unhideWhenUsed/>
    <w:rsid w:val="00842EF7"/>
  </w:style>
  <w:style w:type="character" w:styleId="afffa">
    <w:name w:val="Emphasis"/>
    <w:uiPriority w:val="20"/>
    <w:qFormat/>
    <w:rsid w:val="00842EF7"/>
    <w:rPr>
      <w:i/>
      <w:iCs/>
    </w:rPr>
  </w:style>
  <w:style w:type="numbering" w:customStyle="1" w:styleId="NoList7">
    <w:name w:val="No List7"/>
    <w:next w:val="a4"/>
    <w:uiPriority w:val="99"/>
    <w:semiHidden/>
    <w:unhideWhenUsed/>
    <w:rsid w:val="00842EF7"/>
  </w:style>
  <w:style w:type="table" w:customStyle="1" w:styleId="TableGrid12">
    <w:name w:val="Table Grid12"/>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42EF7"/>
  </w:style>
  <w:style w:type="table" w:customStyle="1" w:styleId="TableGrid111">
    <w:name w:val="Table Grid11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a4"/>
    <w:uiPriority w:val="99"/>
    <w:semiHidden/>
    <w:unhideWhenUsed/>
    <w:rsid w:val="00842EF7"/>
  </w:style>
  <w:style w:type="numbering" w:customStyle="1" w:styleId="NoList32">
    <w:name w:val="No List32"/>
    <w:next w:val="a4"/>
    <w:uiPriority w:val="99"/>
    <w:semiHidden/>
    <w:unhideWhenUsed/>
    <w:rsid w:val="00842EF7"/>
  </w:style>
  <w:style w:type="paragraph" w:customStyle="1" w:styleId="aria">
    <w:name w:val="aria"/>
    <w:basedOn w:val="a1"/>
    <w:qFormat/>
    <w:rsid w:val="00842EF7"/>
    <w:pPr>
      <w:keepNext/>
      <w:keepLines/>
      <w:spacing w:after="0"/>
      <w:jc w:val="both"/>
    </w:pPr>
    <w:rPr>
      <w:rFonts w:ascii="Arial" w:hAnsi="Arial"/>
      <w:sz w:val="18"/>
      <w:szCs w:val="18"/>
    </w:rPr>
  </w:style>
  <w:style w:type="paragraph" w:customStyle="1" w:styleId="font5">
    <w:name w:val="font5"/>
    <w:basedOn w:val="a1"/>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afffb">
    <w:name w:val="No Spacing"/>
    <w:uiPriority w:val="1"/>
    <w:qFormat/>
    <w:rsid w:val="005F09D1"/>
    <w:rPr>
      <w:rFonts w:eastAsia="Malgun Gothic"/>
      <w:lang w:eastAsia="en-US"/>
    </w:rPr>
  </w:style>
  <w:style w:type="character" w:customStyle="1" w:styleId="font4">
    <w:name w:val="font4"/>
    <w:qFormat/>
    <w:rsid w:val="00440CC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40CC8"/>
    <w:rPr>
      <w:rFonts w:ascii="Arial" w:hAnsi="Arial"/>
      <w:sz w:val="36"/>
      <w:lang w:val="en-GB" w:eastAsia="en-US"/>
    </w:rPr>
  </w:style>
  <w:style w:type="paragraph" w:customStyle="1" w:styleId="p20">
    <w:name w:val="p20"/>
    <w:basedOn w:val="a1"/>
    <w:qFormat/>
    <w:rsid w:val="00440CC8"/>
    <w:pPr>
      <w:snapToGrid w:val="0"/>
      <w:spacing w:after="0"/>
      <w:textAlignment w:val="baseline"/>
    </w:pPr>
    <w:rPr>
      <w:rFonts w:ascii="Arial" w:hAnsi="Arial" w:cs="Arial"/>
      <w:sz w:val="18"/>
      <w:szCs w:val="18"/>
      <w:lang w:val="en-US" w:eastAsia="zh-CN"/>
    </w:rPr>
  </w:style>
  <w:style w:type="paragraph" w:customStyle="1" w:styleId="afffc">
    <w:name w:val="吹き出し"/>
    <w:basedOn w:val="a1"/>
    <w:semiHidden/>
    <w:qFormat/>
    <w:rsid w:val="00440CC8"/>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440CC8"/>
    <w:rPr>
      <w:rFonts w:ascii="Times New Roman" w:hAnsi="Times New Roman"/>
      <w:lang w:val="en-GB"/>
    </w:rPr>
  </w:style>
  <w:style w:type="paragraph" w:customStyle="1" w:styleId="CharChar5">
    <w:name w:val="Char Char5"/>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440CC8"/>
    <w:rPr>
      <w:rFonts w:ascii="Courier New" w:eastAsia="宋体" w:hAnsi="Courier New" w:cs="Courier New"/>
      <w:color w:val="0000FF"/>
      <w:kern w:val="2"/>
      <w:lang w:val="en-US" w:eastAsia="zh-CN" w:bidi="ar-SA"/>
    </w:rPr>
  </w:style>
  <w:style w:type="character" w:styleId="afffd">
    <w:name w:val="line number"/>
    <w:qFormat/>
    <w:rsid w:val="00440CC8"/>
    <w:rPr>
      <w:rFonts w:ascii="Arial" w:eastAsia="宋体" w:hAnsi="Arial" w:cs="Arial"/>
      <w:color w:val="0000FF"/>
      <w:kern w:val="2"/>
      <w:lang w:val="en-US" w:eastAsia="zh-CN" w:bidi="ar-SA"/>
    </w:rPr>
  </w:style>
  <w:style w:type="paragraph" w:styleId="afffe">
    <w:name w:val="Block Text"/>
    <w:basedOn w:val="a1"/>
    <w:qFormat/>
    <w:rsid w:val="00440CC8"/>
    <w:pPr>
      <w:spacing w:after="120"/>
      <w:ind w:left="1440" w:right="1440"/>
    </w:pPr>
    <w:rPr>
      <w:rFonts w:eastAsia="MS Mincho"/>
    </w:rPr>
  </w:style>
  <w:style w:type="table" w:customStyle="1" w:styleId="TableGrid5">
    <w:name w:val="Table Grid5"/>
    <w:basedOn w:val="a3"/>
    <w:next w:val="ab"/>
    <w:uiPriority w:val="39"/>
    <w:qFormat/>
    <w:rsid w:val="00440CC8"/>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1"/>
    <w:semiHidden/>
    <w:qFormat/>
    <w:rsid w:val="00440CC8"/>
    <w:rPr>
      <w:rFonts w:ascii="Tahoma" w:eastAsia="MS Mincho" w:hAnsi="Tahoma" w:cs="Tahoma"/>
      <w:sz w:val="16"/>
      <w:szCs w:val="16"/>
      <w:lang w:eastAsia="ko-KR"/>
    </w:rPr>
  </w:style>
  <w:style w:type="paragraph" w:customStyle="1" w:styleId="Table0">
    <w:name w:val="Table"/>
    <w:basedOn w:val="a1"/>
    <w:link w:val="Table1"/>
    <w:qFormat/>
    <w:rsid w:val="00440CC8"/>
    <w:pPr>
      <w:jc w:val="center"/>
    </w:pPr>
    <w:rPr>
      <w:rFonts w:ascii="Arial" w:hAnsi="Arial" w:cs="Arial"/>
      <w:b/>
    </w:rPr>
  </w:style>
  <w:style w:type="character" w:customStyle="1" w:styleId="Table1">
    <w:name w:val="Table (文字)"/>
    <w:link w:val="Table0"/>
    <w:qFormat/>
    <w:rsid w:val="00440CC8"/>
    <w:rPr>
      <w:rFonts w:ascii="Arial" w:hAnsi="Arial" w:cs="Arial"/>
      <w:b/>
      <w:lang w:eastAsia="en-US"/>
    </w:rPr>
  </w:style>
  <w:style w:type="character" w:customStyle="1" w:styleId="PLChar">
    <w:name w:val="PL Char"/>
    <w:link w:val="PL"/>
    <w:qFormat/>
    <w:rsid w:val="00440CC8"/>
    <w:rPr>
      <w:rFonts w:ascii="Courier New" w:hAnsi="Courier New"/>
      <w:noProof/>
      <w:sz w:val="16"/>
      <w:lang w:eastAsia="en-US"/>
    </w:rPr>
  </w:style>
  <w:style w:type="paragraph" w:customStyle="1" w:styleId="ColorfulList-Accent11">
    <w:name w:val="Colorful List - Accent 11"/>
    <w:basedOn w:val="a1"/>
    <w:uiPriority w:val="34"/>
    <w:qFormat/>
    <w:rsid w:val="00440CC8"/>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440CC8"/>
    <w:rPr>
      <w:rFonts w:eastAsia="Batang"/>
      <w:lang w:eastAsia="en-US"/>
    </w:rPr>
  </w:style>
  <w:style w:type="numbering" w:customStyle="1" w:styleId="NoList42">
    <w:name w:val="No List42"/>
    <w:next w:val="a4"/>
    <w:uiPriority w:val="99"/>
    <w:semiHidden/>
    <w:unhideWhenUsed/>
    <w:rsid w:val="00440CC8"/>
  </w:style>
  <w:style w:type="numbering" w:customStyle="1" w:styleId="NoList51">
    <w:name w:val="No List51"/>
    <w:next w:val="a4"/>
    <w:uiPriority w:val="99"/>
    <w:semiHidden/>
    <w:unhideWhenUsed/>
    <w:rsid w:val="00440CC8"/>
  </w:style>
  <w:style w:type="numbering" w:customStyle="1" w:styleId="NoList211">
    <w:name w:val="No List211"/>
    <w:next w:val="a4"/>
    <w:uiPriority w:val="99"/>
    <w:semiHidden/>
    <w:unhideWhenUsed/>
    <w:rsid w:val="00440CC8"/>
  </w:style>
  <w:style w:type="numbering" w:customStyle="1" w:styleId="NoList311">
    <w:name w:val="No List311"/>
    <w:next w:val="a4"/>
    <w:uiPriority w:val="99"/>
    <w:semiHidden/>
    <w:unhideWhenUsed/>
    <w:rsid w:val="00440CC8"/>
  </w:style>
  <w:style w:type="numbering" w:customStyle="1" w:styleId="NoList411">
    <w:name w:val="No List411"/>
    <w:next w:val="a4"/>
    <w:uiPriority w:val="99"/>
    <w:semiHidden/>
    <w:unhideWhenUsed/>
    <w:rsid w:val="00440CC8"/>
  </w:style>
  <w:style w:type="numbering" w:customStyle="1" w:styleId="NoList61">
    <w:name w:val="No List61"/>
    <w:next w:val="a4"/>
    <w:uiPriority w:val="99"/>
    <w:semiHidden/>
    <w:unhideWhenUsed/>
    <w:rsid w:val="00440CC8"/>
  </w:style>
  <w:style w:type="table" w:customStyle="1" w:styleId="TableGrid41">
    <w:name w:val="Table Grid41"/>
    <w:basedOn w:val="a3"/>
    <w:next w:val="ab"/>
    <w:qFormat/>
    <w:rsid w:val="00440CC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b"/>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b"/>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440CC8"/>
  </w:style>
  <w:style w:type="numbering" w:customStyle="1" w:styleId="NoList1111">
    <w:name w:val="No List1111"/>
    <w:next w:val="a4"/>
    <w:uiPriority w:val="99"/>
    <w:semiHidden/>
    <w:unhideWhenUsed/>
    <w:rsid w:val="00440CC8"/>
  </w:style>
  <w:style w:type="numbering" w:customStyle="1" w:styleId="NoList71">
    <w:name w:val="No List71"/>
    <w:next w:val="a4"/>
    <w:uiPriority w:val="99"/>
    <w:semiHidden/>
    <w:unhideWhenUsed/>
    <w:rsid w:val="00440CC8"/>
  </w:style>
  <w:style w:type="table" w:customStyle="1" w:styleId="TableGrid121">
    <w:name w:val="Table Grid12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40CC8"/>
  </w:style>
  <w:style w:type="table" w:customStyle="1" w:styleId="TableGrid1111">
    <w:name w:val="Table Grid11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440CC8"/>
  </w:style>
  <w:style w:type="numbering" w:customStyle="1" w:styleId="NoList321">
    <w:name w:val="No List321"/>
    <w:next w:val="a4"/>
    <w:uiPriority w:val="99"/>
    <w:semiHidden/>
    <w:unhideWhenUsed/>
    <w:rsid w:val="00440CC8"/>
  </w:style>
  <w:style w:type="paragraph" w:styleId="affff">
    <w:name w:val="Note Heading"/>
    <w:basedOn w:val="a1"/>
    <w:next w:val="a1"/>
    <w:link w:val="affff0"/>
    <w:qFormat/>
    <w:rsid w:val="00440CC8"/>
    <w:pPr>
      <w:overflowPunct w:val="0"/>
      <w:autoSpaceDE w:val="0"/>
      <w:autoSpaceDN w:val="0"/>
      <w:adjustRightInd w:val="0"/>
      <w:textAlignment w:val="baseline"/>
    </w:pPr>
    <w:rPr>
      <w:rFonts w:eastAsia="MS Mincho"/>
      <w:lang w:eastAsia="zh-CN"/>
    </w:rPr>
  </w:style>
  <w:style w:type="character" w:customStyle="1" w:styleId="affff0">
    <w:name w:val="注释标题 字符"/>
    <w:basedOn w:val="a2"/>
    <w:link w:val="affff"/>
    <w:qFormat/>
    <w:rsid w:val="00440CC8"/>
    <w:rPr>
      <w:rFonts w:eastAsia="MS Mincho"/>
      <w:lang w:eastAsia="zh-CN"/>
    </w:rPr>
  </w:style>
  <w:style w:type="character" w:customStyle="1" w:styleId="1e">
    <w:name w:val="不明显参考1"/>
    <w:uiPriority w:val="31"/>
    <w:qFormat/>
    <w:rsid w:val="00440CC8"/>
    <w:rPr>
      <w:smallCaps/>
      <w:color w:val="5A5A5A"/>
    </w:rPr>
  </w:style>
  <w:style w:type="paragraph" w:customStyle="1" w:styleId="114">
    <w:name w:val="修订11"/>
    <w:hidden/>
    <w:semiHidden/>
    <w:qFormat/>
    <w:rsid w:val="00440CC8"/>
    <w:rPr>
      <w:rFonts w:eastAsia="Batang"/>
      <w:lang w:eastAsia="en-US"/>
    </w:rPr>
  </w:style>
  <w:style w:type="paragraph" w:customStyle="1" w:styleId="TOC10">
    <w:name w:val="TOC 标题1"/>
    <w:basedOn w:val="11"/>
    <w:next w:val="a1"/>
    <w:uiPriority w:val="39"/>
    <w:unhideWhenUsed/>
    <w:qFormat/>
    <w:rsid w:val="00440CC8"/>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440CC8"/>
    <w:rPr>
      <w:rFonts w:ascii="Times New Roman" w:hAnsi="Times New Roman"/>
      <w:lang w:val="en-GB"/>
    </w:rPr>
  </w:style>
  <w:style w:type="character" w:customStyle="1" w:styleId="EXCar">
    <w:name w:val="EX Car"/>
    <w:qFormat/>
    <w:rsid w:val="00440CC8"/>
    <w:rPr>
      <w:lang w:val="en-GB" w:eastAsia="en-US"/>
    </w:rPr>
  </w:style>
  <w:style w:type="character" w:customStyle="1" w:styleId="B4Char">
    <w:name w:val="B4 Char"/>
    <w:link w:val="B4"/>
    <w:qFormat/>
    <w:rsid w:val="00440CC8"/>
    <w:rPr>
      <w:lang w:eastAsia="en-US"/>
    </w:rPr>
  </w:style>
  <w:style w:type="character" w:customStyle="1" w:styleId="1f">
    <w:name w:val="明显强调1"/>
    <w:uiPriority w:val="21"/>
    <w:qFormat/>
    <w:rsid w:val="00440CC8"/>
    <w:rPr>
      <w:b/>
      <w:bCs/>
      <w:i/>
      <w:iCs/>
      <w:color w:val="4F81BD"/>
    </w:rPr>
  </w:style>
  <w:style w:type="paragraph" w:customStyle="1" w:styleId="B6">
    <w:name w:val="B6"/>
    <w:basedOn w:val="B5"/>
    <w:link w:val="B6Char"/>
    <w:qFormat/>
    <w:rsid w:val="00440CC8"/>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1"/>
    <w:qFormat/>
    <w:rsid w:val="00440CC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440CC8"/>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440CC8"/>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440CC8"/>
    <w:rPr>
      <w:color w:val="FF0000"/>
      <w:lang w:eastAsia="en-US"/>
    </w:rPr>
  </w:style>
  <w:style w:type="character" w:customStyle="1" w:styleId="B5Char">
    <w:name w:val="B5 Char"/>
    <w:link w:val="B5"/>
    <w:qFormat/>
    <w:rsid w:val="00440CC8"/>
    <w:rPr>
      <w:lang w:eastAsia="en-US"/>
    </w:rPr>
  </w:style>
  <w:style w:type="character" w:customStyle="1" w:styleId="HeadingChar">
    <w:name w:val="Heading Char"/>
    <w:link w:val="Heading"/>
    <w:qFormat/>
    <w:rsid w:val="00440CC8"/>
    <w:rPr>
      <w:rFonts w:ascii="Arial" w:hAnsi="Arial"/>
      <w:b/>
      <w:sz w:val="22"/>
    </w:rPr>
  </w:style>
  <w:style w:type="character" w:customStyle="1" w:styleId="B6Char">
    <w:name w:val="B6 Char"/>
    <w:link w:val="B6"/>
    <w:qFormat/>
    <w:rsid w:val="00440CC8"/>
    <w:rPr>
      <w:rFonts w:eastAsiaTheme="minorEastAsia"/>
      <w:lang w:eastAsia="zh-CN"/>
    </w:rPr>
  </w:style>
  <w:style w:type="table" w:customStyle="1" w:styleId="TableStyle1">
    <w:name w:val="Table Style1"/>
    <w:basedOn w:val="a3"/>
    <w:qFormat/>
    <w:rsid w:val="00440CC8"/>
    <w:rPr>
      <w:rFonts w:eastAsia="MS Mincho"/>
      <w:lang w:val="en-US" w:eastAsia="en-US"/>
    </w:rPr>
    <w:tblPr/>
  </w:style>
  <w:style w:type="paragraph" w:customStyle="1" w:styleId="tal1">
    <w:name w:val="tal"/>
    <w:basedOn w:val="a1"/>
    <w:qFormat/>
    <w:rsid w:val="00440CC8"/>
    <w:pPr>
      <w:spacing w:before="100" w:beforeAutospacing="1" w:after="100" w:afterAutospacing="1"/>
    </w:pPr>
    <w:rPr>
      <w:rFonts w:ascii="宋体" w:hAnsi="宋体" w:cs="宋体"/>
      <w:sz w:val="24"/>
      <w:szCs w:val="24"/>
      <w:lang w:val="en-US" w:eastAsia="zh-CN"/>
    </w:rPr>
  </w:style>
  <w:style w:type="paragraph" w:customStyle="1" w:styleId="affff1">
    <w:name w:val="수정"/>
    <w:hidden/>
    <w:semiHidden/>
    <w:qFormat/>
    <w:rsid w:val="00440CC8"/>
    <w:rPr>
      <w:rFonts w:eastAsia="Batang"/>
      <w:lang w:eastAsia="en-US"/>
    </w:rPr>
  </w:style>
  <w:style w:type="paragraph" w:customStyle="1" w:styleId="affff2">
    <w:name w:val="変更箇所"/>
    <w:hidden/>
    <w:semiHidden/>
    <w:qFormat/>
    <w:rsid w:val="00440CC8"/>
    <w:rPr>
      <w:rFonts w:eastAsia="MS Mincho"/>
      <w:lang w:eastAsia="en-US"/>
    </w:rPr>
  </w:style>
  <w:style w:type="paragraph" w:customStyle="1" w:styleId="NB2">
    <w:name w:val="NB2"/>
    <w:basedOn w:val="ZG"/>
    <w:qFormat/>
    <w:rsid w:val="00440CC8"/>
    <w:pPr>
      <w:framePr w:wrap="notBeside"/>
    </w:pPr>
    <w:rPr>
      <w:rFonts w:eastAsiaTheme="minorEastAsia"/>
      <w:noProof w:val="0"/>
      <w:lang w:val="en-US" w:eastAsia="ko-KR"/>
    </w:rPr>
  </w:style>
  <w:style w:type="paragraph" w:customStyle="1" w:styleId="tableentry">
    <w:name w:val="table entry"/>
    <w:basedOn w:val="a1"/>
    <w:qFormat/>
    <w:rsid w:val="00440CC8"/>
    <w:pPr>
      <w:keepNext/>
      <w:spacing w:before="60" w:after="60"/>
    </w:pPr>
    <w:rPr>
      <w:rFonts w:ascii="Bookman Old Style" w:hAnsi="Bookman Old Style"/>
      <w:lang w:val="en-US" w:eastAsia="ko-KR"/>
    </w:rPr>
  </w:style>
  <w:style w:type="character" w:customStyle="1" w:styleId="EditorsNoteChar">
    <w:name w:val="Editor's Note Char"/>
    <w:uiPriority w:val="99"/>
    <w:qFormat/>
    <w:rsid w:val="00440CC8"/>
    <w:rPr>
      <w:rFonts w:ascii="Times New Roman" w:hAnsi="Times New Roman"/>
      <w:color w:val="FF0000"/>
      <w:lang w:val="en-GB" w:eastAsia="en-US"/>
    </w:rPr>
  </w:style>
  <w:style w:type="table" w:customStyle="1" w:styleId="TableGrid6">
    <w:name w:val="Table Grid6"/>
    <w:basedOn w:val="a3"/>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40CC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440CC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440CC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440CC8"/>
    <w:pPr>
      <w:jc w:val="both"/>
    </w:pPr>
    <w:rPr>
      <w:rFonts w:ascii="宋体" w:hAnsi="宋体" w:cs="宋体"/>
      <w:kern w:val="2"/>
      <w:sz w:val="21"/>
      <w:szCs w:val="21"/>
      <w:lang w:val="en-US" w:eastAsia="zh-CN"/>
    </w:rPr>
  </w:style>
  <w:style w:type="table" w:customStyle="1" w:styleId="TableGrid8">
    <w:name w:val="Table Grid8"/>
    <w:basedOn w:val="a3"/>
    <w:next w:val="ab"/>
    <w:qFormat/>
    <w:rsid w:val="00440CC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440CC8"/>
  </w:style>
  <w:style w:type="table" w:customStyle="1" w:styleId="TableGrid9">
    <w:name w:val="Table Grid9"/>
    <w:basedOn w:val="a3"/>
    <w:next w:val="ab"/>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Intense Emphasis"/>
    <w:uiPriority w:val="21"/>
    <w:qFormat/>
    <w:rsid w:val="00440CC8"/>
    <w:rPr>
      <w:b/>
      <w:bCs/>
      <w:i/>
      <w:iCs/>
      <w:color w:val="4F81BD"/>
    </w:rPr>
  </w:style>
  <w:style w:type="table" w:customStyle="1" w:styleId="TableGrid13">
    <w:name w:val="Table Grid13"/>
    <w:basedOn w:val="a3"/>
    <w:next w:val="ab"/>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40CC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40CC8"/>
    <w:rPr>
      <w:b/>
      <w:lang w:val="en-GB" w:eastAsia="en-US" w:bidi="ar-SA"/>
    </w:rPr>
  </w:style>
  <w:style w:type="table" w:customStyle="1" w:styleId="TableGrid22">
    <w:name w:val="Table Grid22"/>
    <w:basedOn w:val="a3"/>
    <w:next w:val="ab"/>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b"/>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qFormat/>
    <w:rsid w:val="00440CC8"/>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qFormat/>
    <w:rsid w:val="00440CC8"/>
    <w:rPr>
      <w:rFonts w:ascii="Courier New" w:eastAsia="MS Mincho" w:hAnsi="Courier New"/>
      <w:lang w:eastAsia="x-none"/>
    </w:rPr>
  </w:style>
  <w:style w:type="numbering" w:customStyle="1" w:styleId="NoList13">
    <w:name w:val="No List13"/>
    <w:next w:val="a4"/>
    <w:uiPriority w:val="99"/>
    <w:semiHidden/>
    <w:unhideWhenUsed/>
    <w:rsid w:val="00440CC8"/>
  </w:style>
  <w:style w:type="numbering" w:customStyle="1" w:styleId="NoList23">
    <w:name w:val="No List23"/>
    <w:next w:val="a4"/>
    <w:uiPriority w:val="99"/>
    <w:semiHidden/>
    <w:unhideWhenUsed/>
    <w:rsid w:val="00440CC8"/>
  </w:style>
  <w:style w:type="table" w:customStyle="1" w:styleId="TableGrid42">
    <w:name w:val="Table Grid42"/>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40CC8"/>
  </w:style>
  <w:style w:type="table" w:customStyle="1" w:styleId="TableGrid51">
    <w:name w:val="Table Grid51"/>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40CC8"/>
  </w:style>
  <w:style w:type="table" w:customStyle="1" w:styleId="TableGrid61">
    <w:name w:val="Table Grid61"/>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40CC8"/>
  </w:style>
  <w:style w:type="numbering" w:customStyle="1" w:styleId="NoList62">
    <w:name w:val="No List62"/>
    <w:next w:val="a4"/>
    <w:uiPriority w:val="99"/>
    <w:semiHidden/>
    <w:unhideWhenUsed/>
    <w:rsid w:val="00440CC8"/>
  </w:style>
  <w:style w:type="numbering" w:customStyle="1" w:styleId="NoList72">
    <w:name w:val="No List72"/>
    <w:next w:val="a4"/>
    <w:uiPriority w:val="99"/>
    <w:semiHidden/>
    <w:unhideWhenUsed/>
    <w:rsid w:val="00440CC8"/>
  </w:style>
  <w:style w:type="numbering" w:customStyle="1" w:styleId="NoList81">
    <w:name w:val="No List81"/>
    <w:next w:val="a4"/>
    <w:uiPriority w:val="99"/>
    <w:semiHidden/>
    <w:unhideWhenUsed/>
    <w:rsid w:val="00440CC8"/>
  </w:style>
  <w:style w:type="table" w:customStyle="1" w:styleId="TableGrid71">
    <w:name w:val="Table Grid71"/>
    <w:basedOn w:val="a3"/>
    <w:next w:val="ab"/>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b"/>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b"/>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b"/>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b"/>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40CC8"/>
  </w:style>
  <w:style w:type="table" w:customStyle="1" w:styleId="TableGrid81">
    <w:name w:val="Table Grid81"/>
    <w:basedOn w:val="a3"/>
    <w:next w:val="ab"/>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b"/>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40CC8"/>
    <w:rPr>
      <w:rFonts w:eastAsia="MS Mincho"/>
      <w:lang w:val="en-US" w:eastAsia="en-US"/>
    </w:rPr>
    <w:tblPr/>
  </w:style>
  <w:style w:type="table" w:customStyle="1" w:styleId="Tabellengitternetz112">
    <w:name w:val="Tabellengitternetz1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40CC8"/>
  </w:style>
  <w:style w:type="numbering" w:customStyle="1" w:styleId="NoList212">
    <w:name w:val="No List212"/>
    <w:next w:val="a4"/>
    <w:uiPriority w:val="99"/>
    <w:semiHidden/>
    <w:unhideWhenUsed/>
    <w:rsid w:val="00440CC8"/>
  </w:style>
  <w:style w:type="table" w:customStyle="1" w:styleId="TableGrid411">
    <w:name w:val="Table Grid411"/>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440CC8"/>
  </w:style>
  <w:style w:type="numbering" w:customStyle="1" w:styleId="NoList412">
    <w:name w:val="No List412"/>
    <w:next w:val="a4"/>
    <w:uiPriority w:val="99"/>
    <w:semiHidden/>
    <w:unhideWhenUsed/>
    <w:rsid w:val="00440CC8"/>
  </w:style>
  <w:style w:type="numbering" w:customStyle="1" w:styleId="NoList511">
    <w:name w:val="No List511"/>
    <w:next w:val="a4"/>
    <w:uiPriority w:val="99"/>
    <w:semiHidden/>
    <w:unhideWhenUsed/>
    <w:rsid w:val="00440CC8"/>
  </w:style>
  <w:style w:type="numbering" w:customStyle="1" w:styleId="NoList611">
    <w:name w:val="No List611"/>
    <w:next w:val="a4"/>
    <w:uiPriority w:val="99"/>
    <w:semiHidden/>
    <w:unhideWhenUsed/>
    <w:rsid w:val="00440CC8"/>
  </w:style>
  <w:style w:type="numbering" w:customStyle="1" w:styleId="NoList711">
    <w:name w:val="No List711"/>
    <w:next w:val="a4"/>
    <w:uiPriority w:val="99"/>
    <w:semiHidden/>
    <w:unhideWhenUsed/>
    <w:rsid w:val="00440CC8"/>
  </w:style>
  <w:style w:type="numbering" w:customStyle="1" w:styleId="NoList811">
    <w:name w:val="No List811"/>
    <w:next w:val="a4"/>
    <w:uiPriority w:val="99"/>
    <w:semiHidden/>
    <w:unhideWhenUsed/>
    <w:rsid w:val="00440CC8"/>
  </w:style>
  <w:style w:type="numbering" w:customStyle="1" w:styleId="NoList91">
    <w:name w:val="No List91"/>
    <w:next w:val="a4"/>
    <w:uiPriority w:val="99"/>
    <w:semiHidden/>
    <w:unhideWhenUsed/>
    <w:rsid w:val="00440CC8"/>
  </w:style>
  <w:style w:type="table" w:customStyle="1" w:styleId="TableGrid76">
    <w:name w:val="Table Grid76"/>
    <w:basedOn w:val="a3"/>
    <w:next w:val="ab"/>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40CC8"/>
  </w:style>
  <w:style w:type="paragraph" w:customStyle="1" w:styleId="Figuretitle0">
    <w:name w:val="Figure_title"/>
    <w:basedOn w:val="a1"/>
    <w:next w:val="a1"/>
    <w:qFormat/>
    <w:rsid w:val="00440CC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440CC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440CC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440CC8"/>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link w:val="TableNo0"/>
    <w:qFormat/>
    <w:rsid w:val="00440CC8"/>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440CC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440CC8"/>
    <w:pPr>
      <w:numPr>
        <w:numId w:val="16"/>
      </w:numPr>
      <w:tabs>
        <w:tab w:val="left" w:pos="0"/>
      </w:tabs>
      <w:suppressAutoHyphens/>
      <w:autoSpaceDN w:val="0"/>
      <w:spacing w:before="60" w:after="60"/>
      <w:jc w:val="both"/>
    </w:pPr>
  </w:style>
  <w:style w:type="paragraph" w:customStyle="1" w:styleId="Tablefin">
    <w:name w:val="Table_fin"/>
    <w:basedOn w:val="a1"/>
    <w:next w:val="a1"/>
    <w:qFormat/>
    <w:rsid w:val="00440CC8"/>
    <w:pPr>
      <w:suppressAutoHyphens/>
      <w:autoSpaceDN w:val="0"/>
      <w:spacing w:after="0"/>
      <w:jc w:val="both"/>
    </w:pPr>
    <w:rPr>
      <w:rFonts w:eastAsia="Batang"/>
    </w:rPr>
  </w:style>
  <w:style w:type="numbering" w:customStyle="1" w:styleId="LFO19">
    <w:name w:val="LFO19"/>
    <w:basedOn w:val="a4"/>
    <w:rsid w:val="00440CC8"/>
    <w:pPr>
      <w:numPr>
        <w:numId w:val="16"/>
      </w:numPr>
    </w:pPr>
  </w:style>
  <w:style w:type="paragraph" w:customStyle="1" w:styleId="enumlev3">
    <w:name w:val="enumlev3"/>
    <w:basedOn w:val="enumlev2"/>
    <w:qFormat/>
    <w:rsid w:val="00440CC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440CC8"/>
  </w:style>
  <w:style w:type="paragraph" w:customStyle="1" w:styleId="Heading">
    <w:name w:val="Heading"/>
    <w:next w:val="a1"/>
    <w:link w:val="HeadingChar"/>
    <w:qFormat/>
    <w:rsid w:val="00440CC8"/>
    <w:pPr>
      <w:spacing w:before="360"/>
      <w:ind w:left="2552"/>
    </w:pPr>
    <w:rPr>
      <w:rFonts w:ascii="Arial" w:hAnsi="Arial"/>
      <w:b/>
      <w:sz w:val="22"/>
    </w:rPr>
  </w:style>
  <w:style w:type="paragraph" w:customStyle="1" w:styleId="tah0">
    <w:name w:val="tah"/>
    <w:basedOn w:val="a1"/>
    <w:qFormat/>
    <w:rsid w:val="00440CC8"/>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440CC8"/>
  </w:style>
  <w:style w:type="paragraph" w:customStyle="1" w:styleId="TdocHeader2">
    <w:name w:val="Tdoc_Header_2"/>
    <w:basedOn w:val="a1"/>
    <w:qFormat/>
    <w:rsid w:val="00440CC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440CC8"/>
  </w:style>
  <w:style w:type="numbering" w:customStyle="1" w:styleId="LFO191">
    <w:name w:val="LFO191"/>
    <w:basedOn w:val="a4"/>
    <w:rsid w:val="00440CC8"/>
  </w:style>
  <w:style w:type="table" w:customStyle="1" w:styleId="TableGrid122">
    <w:name w:val="Table Grid122"/>
    <w:basedOn w:val="a3"/>
    <w:next w:val="ab"/>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440CC8"/>
  </w:style>
  <w:style w:type="numbering" w:customStyle="1" w:styleId="NoList1112">
    <w:name w:val="No List1112"/>
    <w:next w:val="a4"/>
    <w:uiPriority w:val="99"/>
    <w:semiHidden/>
    <w:unhideWhenUsed/>
    <w:rsid w:val="00440CC8"/>
  </w:style>
  <w:style w:type="table" w:customStyle="1" w:styleId="TableGrid221">
    <w:name w:val="Table Grid221"/>
    <w:basedOn w:val="a3"/>
    <w:next w:val="ab"/>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b"/>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440CC8"/>
    <w:pPr>
      <w:keepNext/>
      <w:keepLines/>
      <w:spacing w:after="0"/>
      <w:ind w:left="851" w:hanging="851"/>
    </w:pPr>
    <w:rPr>
      <w:rFonts w:ascii="Arial" w:eastAsiaTheme="minorEastAsia" w:hAnsi="Arial"/>
      <w:sz w:val="18"/>
    </w:rPr>
  </w:style>
  <w:style w:type="numbering" w:customStyle="1" w:styleId="122">
    <w:name w:val="无列表12"/>
    <w:next w:val="a4"/>
    <w:semiHidden/>
    <w:rsid w:val="00440CC8"/>
  </w:style>
  <w:style w:type="numbering" w:customStyle="1" w:styleId="123">
    <w:name w:val="リストなし12"/>
    <w:next w:val="a4"/>
    <w:uiPriority w:val="99"/>
    <w:semiHidden/>
    <w:unhideWhenUsed/>
    <w:rsid w:val="00440CC8"/>
  </w:style>
  <w:style w:type="numbering" w:customStyle="1" w:styleId="1120">
    <w:name w:val="无列表112"/>
    <w:next w:val="a4"/>
    <w:semiHidden/>
    <w:rsid w:val="00440CC8"/>
  </w:style>
  <w:style w:type="numbering" w:customStyle="1" w:styleId="1111">
    <w:name w:val="リストなし111"/>
    <w:next w:val="a4"/>
    <w:uiPriority w:val="99"/>
    <w:semiHidden/>
    <w:unhideWhenUsed/>
    <w:rsid w:val="00440CC8"/>
  </w:style>
  <w:style w:type="numbering" w:customStyle="1" w:styleId="NoList222">
    <w:name w:val="No List222"/>
    <w:next w:val="a4"/>
    <w:uiPriority w:val="99"/>
    <w:semiHidden/>
    <w:unhideWhenUsed/>
    <w:rsid w:val="00440CC8"/>
  </w:style>
  <w:style w:type="numbering" w:customStyle="1" w:styleId="NoList322">
    <w:name w:val="No List322"/>
    <w:next w:val="a4"/>
    <w:uiPriority w:val="99"/>
    <w:semiHidden/>
    <w:unhideWhenUsed/>
    <w:rsid w:val="00440CC8"/>
  </w:style>
  <w:style w:type="numbering" w:customStyle="1" w:styleId="NoList421">
    <w:name w:val="No List421"/>
    <w:next w:val="a4"/>
    <w:uiPriority w:val="99"/>
    <w:semiHidden/>
    <w:unhideWhenUsed/>
    <w:rsid w:val="00440CC8"/>
  </w:style>
  <w:style w:type="numbering" w:customStyle="1" w:styleId="NoList2111">
    <w:name w:val="No List2111"/>
    <w:next w:val="a4"/>
    <w:uiPriority w:val="99"/>
    <w:semiHidden/>
    <w:unhideWhenUsed/>
    <w:rsid w:val="00440CC8"/>
  </w:style>
  <w:style w:type="numbering" w:customStyle="1" w:styleId="NoList3111">
    <w:name w:val="No List3111"/>
    <w:next w:val="a4"/>
    <w:uiPriority w:val="99"/>
    <w:semiHidden/>
    <w:unhideWhenUsed/>
    <w:rsid w:val="00440CC8"/>
  </w:style>
  <w:style w:type="numbering" w:customStyle="1" w:styleId="NoList4111">
    <w:name w:val="No List4111"/>
    <w:next w:val="a4"/>
    <w:uiPriority w:val="99"/>
    <w:semiHidden/>
    <w:unhideWhenUsed/>
    <w:rsid w:val="00440CC8"/>
  </w:style>
  <w:style w:type="numbering" w:customStyle="1" w:styleId="11110">
    <w:name w:val="无列表1111"/>
    <w:next w:val="a4"/>
    <w:semiHidden/>
    <w:rsid w:val="00440CC8"/>
  </w:style>
  <w:style w:type="numbering" w:customStyle="1" w:styleId="NoList11111">
    <w:name w:val="No List11111"/>
    <w:next w:val="a4"/>
    <w:uiPriority w:val="99"/>
    <w:semiHidden/>
    <w:unhideWhenUsed/>
    <w:rsid w:val="00440CC8"/>
  </w:style>
  <w:style w:type="numbering" w:customStyle="1" w:styleId="NoList1211">
    <w:name w:val="No List1211"/>
    <w:next w:val="a4"/>
    <w:uiPriority w:val="99"/>
    <w:semiHidden/>
    <w:unhideWhenUsed/>
    <w:rsid w:val="00440CC8"/>
  </w:style>
  <w:style w:type="numbering" w:customStyle="1" w:styleId="NoList2211">
    <w:name w:val="No List2211"/>
    <w:next w:val="a4"/>
    <w:uiPriority w:val="99"/>
    <w:semiHidden/>
    <w:unhideWhenUsed/>
    <w:rsid w:val="00440CC8"/>
  </w:style>
  <w:style w:type="numbering" w:customStyle="1" w:styleId="NoList3211">
    <w:name w:val="No List3211"/>
    <w:next w:val="a4"/>
    <w:uiPriority w:val="99"/>
    <w:semiHidden/>
    <w:unhideWhenUsed/>
    <w:rsid w:val="00440CC8"/>
  </w:style>
  <w:style w:type="character" w:customStyle="1" w:styleId="UnresolvedMention3">
    <w:name w:val="Unresolved Mention3"/>
    <w:basedOn w:val="a2"/>
    <w:uiPriority w:val="99"/>
    <w:unhideWhenUsed/>
    <w:qFormat/>
    <w:rsid w:val="00440CC8"/>
    <w:rPr>
      <w:color w:val="605E5C"/>
      <w:shd w:val="clear" w:color="auto" w:fill="E1DFDD"/>
    </w:rPr>
  </w:style>
  <w:style w:type="numbering" w:customStyle="1" w:styleId="NoList14">
    <w:name w:val="No List14"/>
    <w:next w:val="a4"/>
    <w:uiPriority w:val="99"/>
    <w:semiHidden/>
    <w:unhideWhenUsed/>
    <w:rsid w:val="00440CC8"/>
  </w:style>
  <w:style w:type="table" w:customStyle="1" w:styleId="TableGrid10">
    <w:name w:val="Table Grid10"/>
    <w:basedOn w:val="a3"/>
    <w:next w:val="ab"/>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b"/>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b"/>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b"/>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440CC8"/>
  </w:style>
  <w:style w:type="numbering" w:customStyle="1" w:styleId="NoList24">
    <w:name w:val="No List24"/>
    <w:next w:val="a4"/>
    <w:uiPriority w:val="99"/>
    <w:semiHidden/>
    <w:unhideWhenUsed/>
    <w:rsid w:val="00440CC8"/>
  </w:style>
  <w:style w:type="table" w:customStyle="1" w:styleId="TableGrid43">
    <w:name w:val="Table Grid43"/>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440CC8"/>
  </w:style>
  <w:style w:type="table" w:customStyle="1" w:styleId="TableGrid52">
    <w:name w:val="Table Grid52"/>
    <w:basedOn w:val="a3"/>
    <w:next w:val="ab"/>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40CC8"/>
  </w:style>
  <w:style w:type="table" w:customStyle="1" w:styleId="TableGrid62">
    <w:name w:val="Table Grid62"/>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40CC8"/>
  </w:style>
  <w:style w:type="numbering" w:customStyle="1" w:styleId="NoList63">
    <w:name w:val="No List63"/>
    <w:next w:val="a4"/>
    <w:uiPriority w:val="99"/>
    <w:semiHidden/>
    <w:unhideWhenUsed/>
    <w:rsid w:val="00440CC8"/>
  </w:style>
  <w:style w:type="numbering" w:customStyle="1" w:styleId="NoList73">
    <w:name w:val="No List73"/>
    <w:next w:val="a4"/>
    <w:uiPriority w:val="99"/>
    <w:semiHidden/>
    <w:unhideWhenUsed/>
    <w:rsid w:val="00440CC8"/>
  </w:style>
  <w:style w:type="numbering" w:customStyle="1" w:styleId="NoList82">
    <w:name w:val="No List82"/>
    <w:next w:val="a4"/>
    <w:uiPriority w:val="99"/>
    <w:semiHidden/>
    <w:unhideWhenUsed/>
    <w:rsid w:val="00440CC8"/>
  </w:style>
  <w:style w:type="numbering" w:customStyle="1" w:styleId="NoList92">
    <w:name w:val="No List92"/>
    <w:next w:val="a4"/>
    <w:uiPriority w:val="99"/>
    <w:semiHidden/>
    <w:unhideWhenUsed/>
    <w:rsid w:val="00440CC8"/>
  </w:style>
  <w:style w:type="table" w:customStyle="1" w:styleId="TableGrid82">
    <w:name w:val="Table Grid82"/>
    <w:basedOn w:val="a3"/>
    <w:next w:val="ab"/>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b"/>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40CC8"/>
  </w:style>
  <w:style w:type="numbering" w:customStyle="1" w:styleId="NoList213">
    <w:name w:val="No List213"/>
    <w:next w:val="a4"/>
    <w:uiPriority w:val="99"/>
    <w:semiHidden/>
    <w:unhideWhenUsed/>
    <w:rsid w:val="00440CC8"/>
  </w:style>
  <w:style w:type="table" w:customStyle="1" w:styleId="TableGrid412">
    <w:name w:val="Table Grid412"/>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440CC8"/>
  </w:style>
  <w:style w:type="numbering" w:customStyle="1" w:styleId="NoList413">
    <w:name w:val="No List413"/>
    <w:next w:val="a4"/>
    <w:uiPriority w:val="99"/>
    <w:semiHidden/>
    <w:unhideWhenUsed/>
    <w:rsid w:val="00440CC8"/>
  </w:style>
  <w:style w:type="numbering" w:customStyle="1" w:styleId="NoList512">
    <w:name w:val="No List512"/>
    <w:next w:val="a4"/>
    <w:uiPriority w:val="99"/>
    <w:semiHidden/>
    <w:unhideWhenUsed/>
    <w:rsid w:val="00440CC8"/>
  </w:style>
  <w:style w:type="numbering" w:customStyle="1" w:styleId="NoList612">
    <w:name w:val="No List612"/>
    <w:next w:val="a4"/>
    <w:uiPriority w:val="99"/>
    <w:semiHidden/>
    <w:unhideWhenUsed/>
    <w:rsid w:val="00440CC8"/>
  </w:style>
  <w:style w:type="numbering" w:customStyle="1" w:styleId="NoList712">
    <w:name w:val="No List712"/>
    <w:next w:val="a4"/>
    <w:uiPriority w:val="99"/>
    <w:semiHidden/>
    <w:unhideWhenUsed/>
    <w:rsid w:val="00440CC8"/>
  </w:style>
  <w:style w:type="numbering" w:customStyle="1" w:styleId="NoList812">
    <w:name w:val="No List812"/>
    <w:next w:val="a4"/>
    <w:uiPriority w:val="99"/>
    <w:semiHidden/>
    <w:unhideWhenUsed/>
    <w:rsid w:val="00440CC8"/>
  </w:style>
  <w:style w:type="numbering" w:customStyle="1" w:styleId="NoList911">
    <w:name w:val="No List911"/>
    <w:next w:val="a4"/>
    <w:uiPriority w:val="99"/>
    <w:semiHidden/>
    <w:unhideWhenUsed/>
    <w:rsid w:val="00440CC8"/>
  </w:style>
  <w:style w:type="numbering" w:customStyle="1" w:styleId="LFO192">
    <w:name w:val="LFO192"/>
    <w:basedOn w:val="a4"/>
    <w:rsid w:val="00440CC8"/>
  </w:style>
  <w:style w:type="numbering" w:customStyle="1" w:styleId="NoList101">
    <w:name w:val="No List101"/>
    <w:next w:val="a4"/>
    <w:uiPriority w:val="99"/>
    <w:semiHidden/>
    <w:unhideWhenUsed/>
    <w:rsid w:val="00440CC8"/>
  </w:style>
  <w:style w:type="numbering" w:customStyle="1" w:styleId="LFO1911">
    <w:name w:val="LFO1911"/>
    <w:basedOn w:val="a4"/>
    <w:rsid w:val="00440CC8"/>
  </w:style>
  <w:style w:type="table" w:customStyle="1" w:styleId="TableGrid123">
    <w:name w:val="Table Grid123"/>
    <w:basedOn w:val="a3"/>
    <w:next w:val="ab"/>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440CC8"/>
  </w:style>
  <w:style w:type="numbering" w:customStyle="1" w:styleId="NoList1113">
    <w:name w:val="No List1113"/>
    <w:next w:val="a4"/>
    <w:uiPriority w:val="99"/>
    <w:semiHidden/>
    <w:unhideWhenUsed/>
    <w:rsid w:val="00440CC8"/>
  </w:style>
  <w:style w:type="table" w:customStyle="1" w:styleId="TableGrid222">
    <w:name w:val="Table Grid222"/>
    <w:basedOn w:val="a3"/>
    <w:next w:val="ab"/>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b"/>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40CC8"/>
  </w:style>
  <w:style w:type="numbering" w:customStyle="1" w:styleId="131">
    <w:name w:val="リストなし13"/>
    <w:next w:val="a4"/>
    <w:uiPriority w:val="99"/>
    <w:semiHidden/>
    <w:unhideWhenUsed/>
    <w:rsid w:val="00440CC8"/>
  </w:style>
  <w:style w:type="numbering" w:customStyle="1" w:styleId="1130">
    <w:name w:val="无列表113"/>
    <w:next w:val="a4"/>
    <w:semiHidden/>
    <w:rsid w:val="00440CC8"/>
  </w:style>
  <w:style w:type="numbering" w:customStyle="1" w:styleId="1121">
    <w:name w:val="リストなし112"/>
    <w:next w:val="a4"/>
    <w:uiPriority w:val="99"/>
    <w:semiHidden/>
    <w:unhideWhenUsed/>
    <w:rsid w:val="00440CC8"/>
  </w:style>
  <w:style w:type="numbering" w:customStyle="1" w:styleId="NoList223">
    <w:name w:val="No List223"/>
    <w:next w:val="a4"/>
    <w:uiPriority w:val="99"/>
    <w:semiHidden/>
    <w:unhideWhenUsed/>
    <w:rsid w:val="00440CC8"/>
  </w:style>
  <w:style w:type="numbering" w:customStyle="1" w:styleId="NoList323">
    <w:name w:val="No List323"/>
    <w:next w:val="a4"/>
    <w:uiPriority w:val="99"/>
    <w:semiHidden/>
    <w:unhideWhenUsed/>
    <w:rsid w:val="00440CC8"/>
  </w:style>
  <w:style w:type="numbering" w:customStyle="1" w:styleId="NoList422">
    <w:name w:val="No List422"/>
    <w:next w:val="a4"/>
    <w:uiPriority w:val="99"/>
    <w:semiHidden/>
    <w:unhideWhenUsed/>
    <w:rsid w:val="00440CC8"/>
  </w:style>
  <w:style w:type="numbering" w:customStyle="1" w:styleId="NoList2112">
    <w:name w:val="No List2112"/>
    <w:next w:val="a4"/>
    <w:uiPriority w:val="99"/>
    <w:semiHidden/>
    <w:unhideWhenUsed/>
    <w:rsid w:val="00440CC8"/>
  </w:style>
  <w:style w:type="numbering" w:customStyle="1" w:styleId="NoList3112">
    <w:name w:val="No List3112"/>
    <w:next w:val="a4"/>
    <w:uiPriority w:val="99"/>
    <w:semiHidden/>
    <w:unhideWhenUsed/>
    <w:rsid w:val="00440CC8"/>
  </w:style>
  <w:style w:type="numbering" w:customStyle="1" w:styleId="NoList4112">
    <w:name w:val="No List4112"/>
    <w:next w:val="a4"/>
    <w:uiPriority w:val="99"/>
    <w:semiHidden/>
    <w:unhideWhenUsed/>
    <w:rsid w:val="00440CC8"/>
  </w:style>
  <w:style w:type="numbering" w:customStyle="1" w:styleId="1112">
    <w:name w:val="无列表1112"/>
    <w:next w:val="a4"/>
    <w:semiHidden/>
    <w:rsid w:val="00440CC8"/>
  </w:style>
  <w:style w:type="numbering" w:customStyle="1" w:styleId="NoList11112">
    <w:name w:val="No List11112"/>
    <w:next w:val="a4"/>
    <w:uiPriority w:val="99"/>
    <w:semiHidden/>
    <w:unhideWhenUsed/>
    <w:rsid w:val="00440CC8"/>
  </w:style>
  <w:style w:type="numbering" w:customStyle="1" w:styleId="NoList1212">
    <w:name w:val="No List1212"/>
    <w:next w:val="a4"/>
    <w:uiPriority w:val="99"/>
    <w:semiHidden/>
    <w:unhideWhenUsed/>
    <w:rsid w:val="00440CC8"/>
  </w:style>
  <w:style w:type="numbering" w:customStyle="1" w:styleId="NoList2212">
    <w:name w:val="No List2212"/>
    <w:next w:val="a4"/>
    <w:uiPriority w:val="99"/>
    <w:semiHidden/>
    <w:unhideWhenUsed/>
    <w:rsid w:val="00440CC8"/>
  </w:style>
  <w:style w:type="numbering" w:customStyle="1" w:styleId="NoList3212">
    <w:name w:val="No List3212"/>
    <w:next w:val="a4"/>
    <w:uiPriority w:val="99"/>
    <w:semiHidden/>
    <w:unhideWhenUsed/>
    <w:rsid w:val="00440CC8"/>
  </w:style>
  <w:style w:type="numbering" w:customStyle="1" w:styleId="NoList16">
    <w:name w:val="No List16"/>
    <w:next w:val="a4"/>
    <w:uiPriority w:val="99"/>
    <w:semiHidden/>
    <w:unhideWhenUsed/>
    <w:rsid w:val="00440CC8"/>
  </w:style>
  <w:style w:type="table" w:customStyle="1" w:styleId="TableGrid15">
    <w:name w:val="Table Grid15"/>
    <w:basedOn w:val="a3"/>
    <w:next w:val="ab"/>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b"/>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b"/>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b"/>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440CC8"/>
  </w:style>
  <w:style w:type="numbering" w:customStyle="1" w:styleId="NoList25">
    <w:name w:val="No List25"/>
    <w:next w:val="a4"/>
    <w:uiPriority w:val="99"/>
    <w:semiHidden/>
    <w:unhideWhenUsed/>
    <w:rsid w:val="00440CC8"/>
  </w:style>
  <w:style w:type="table" w:customStyle="1" w:styleId="TableGrid44">
    <w:name w:val="Table Grid44"/>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440CC8"/>
  </w:style>
  <w:style w:type="table" w:customStyle="1" w:styleId="TableGrid53">
    <w:name w:val="Table Grid53"/>
    <w:basedOn w:val="a3"/>
    <w:next w:val="ab"/>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40CC8"/>
  </w:style>
  <w:style w:type="table" w:customStyle="1" w:styleId="TableGrid63">
    <w:name w:val="Table Grid63"/>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440CC8"/>
  </w:style>
  <w:style w:type="numbering" w:customStyle="1" w:styleId="NoList64">
    <w:name w:val="No List64"/>
    <w:next w:val="a4"/>
    <w:uiPriority w:val="99"/>
    <w:semiHidden/>
    <w:unhideWhenUsed/>
    <w:rsid w:val="00440CC8"/>
  </w:style>
  <w:style w:type="numbering" w:customStyle="1" w:styleId="NoList74">
    <w:name w:val="No List74"/>
    <w:next w:val="a4"/>
    <w:uiPriority w:val="99"/>
    <w:semiHidden/>
    <w:unhideWhenUsed/>
    <w:rsid w:val="00440CC8"/>
  </w:style>
  <w:style w:type="numbering" w:customStyle="1" w:styleId="NoList83">
    <w:name w:val="No List83"/>
    <w:next w:val="a4"/>
    <w:uiPriority w:val="99"/>
    <w:semiHidden/>
    <w:unhideWhenUsed/>
    <w:rsid w:val="00440CC8"/>
  </w:style>
  <w:style w:type="numbering" w:customStyle="1" w:styleId="NoList93">
    <w:name w:val="No List93"/>
    <w:next w:val="a4"/>
    <w:uiPriority w:val="99"/>
    <w:semiHidden/>
    <w:unhideWhenUsed/>
    <w:rsid w:val="00440CC8"/>
  </w:style>
  <w:style w:type="table" w:customStyle="1" w:styleId="TableGrid83">
    <w:name w:val="Table Grid83"/>
    <w:basedOn w:val="a3"/>
    <w:next w:val="ab"/>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b"/>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440CC8"/>
  </w:style>
  <w:style w:type="numbering" w:customStyle="1" w:styleId="NoList214">
    <w:name w:val="No List214"/>
    <w:next w:val="a4"/>
    <w:uiPriority w:val="99"/>
    <w:semiHidden/>
    <w:unhideWhenUsed/>
    <w:rsid w:val="00440CC8"/>
  </w:style>
  <w:style w:type="table" w:customStyle="1" w:styleId="TableGrid413">
    <w:name w:val="Table Grid413"/>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440CC8"/>
  </w:style>
  <w:style w:type="numbering" w:customStyle="1" w:styleId="NoList414">
    <w:name w:val="No List414"/>
    <w:next w:val="a4"/>
    <w:uiPriority w:val="99"/>
    <w:semiHidden/>
    <w:unhideWhenUsed/>
    <w:rsid w:val="00440CC8"/>
  </w:style>
  <w:style w:type="numbering" w:customStyle="1" w:styleId="NoList513">
    <w:name w:val="No List513"/>
    <w:next w:val="a4"/>
    <w:uiPriority w:val="99"/>
    <w:semiHidden/>
    <w:unhideWhenUsed/>
    <w:rsid w:val="00440CC8"/>
  </w:style>
  <w:style w:type="numbering" w:customStyle="1" w:styleId="NoList613">
    <w:name w:val="No List613"/>
    <w:next w:val="a4"/>
    <w:uiPriority w:val="99"/>
    <w:semiHidden/>
    <w:unhideWhenUsed/>
    <w:rsid w:val="00440CC8"/>
  </w:style>
  <w:style w:type="numbering" w:customStyle="1" w:styleId="NoList713">
    <w:name w:val="No List713"/>
    <w:next w:val="a4"/>
    <w:uiPriority w:val="99"/>
    <w:semiHidden/>
    <w:unhideWhenUsed/>
    <w:rsid w:val="00440CC8"/>
  </w:style>
  <w:style w:type="numbering" w:customStyle="1" w:styleId="NoList813">
    <w:name w:val="No List813"/>
    <w:next w:val="a4"/>
    <w:uiPriority w:val="99"/>
    <w:semiHidden/>
    <w:unhideWhenUsed/>
    <w:rsid w:val="00440CC8"/>
  </w:style>
  <w:style w:type="numbering" w:customStyle="1" w:styleId="NoList912">
    <w:name w:val="No List912"/>
    <w:next w:val="a4"/>
    <w:uiPriority w:val="99"/>
    <w:semiHidden/>
    <w:unhideWhenUsed/>
    <w:rsid w:val="00440CC8"/>
  </w:style>
  <w:style w:type="numbering" w:customStyle="1" w:styleId="LFO193">
    <w:name w:val="LFO193"/>
    <w:basedOn w:val="a4"/>
    <w:rsid w:val="00440CC8"/>
  </w:style>
  <w:style w:type="numbering" w:customStyle="1" w:styleId="NoList102">
    <w:name w:val="No List102"/>
    <w:next w:val="a4"/>
    <w:uiPriority w:val="99"/>
    <w:semiHidden/>
    <w:unhideWhenUsed/>
    <w:rsid w:val="00440CC8"/>
  </w:style>
  <w:style w:type="numbering" w:customStyle="1" w:styleId="LFO1912">
    <w:name w:val="LFO1912"/>
    <w:basedOn w:val="a4"/>
    <w:rsid w:val="00440CC8"/>
  </w:style>
  <w:style w:type="table" w:customStyle="1" w:styleId="TableGrid124">
    <w:name w:val="Table Grid124"/>
    <w:basedOn w:val="a3"/>
    <w:next w:val="ab"/>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440CC8"/>
  </w:style>
  <w:style w:type="numbering" w:customStyle="1" w:styleId="NoList1114">
    <w:name w:val="No List1114"/>
    <w:next w:val="a4"/>
    <w:uiPriority w:val="99"/>
    <w:semiHidden/>
    <w:unhideWhenUsed/>
    <w:rsid w:val="00440CC8"/>
  </w:style>
  <w:style w:type="table" w:customStyle="1" w:styleId="TableGrid223">
    <w:name w:val="Table Grid223"/>
    <w:basedOn w:val="a3"/>
    <w:next w:val="ab"/>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b"/>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440CC8"/>
  </w:style>
  <w:style w:type="numbering" w:customStyle="1" w:styleId="141">
    <w:name w:val="リストなし14"/>
    <w:next w:val="a4"/>
    <w:uiPriority w:val="99"/>
    <w:semiHidden/>
    <w:unhideWhenUsed/>
    <w:rsid w:val="00440CC8"/>
  </w:style>
  <w:style w:type="numbering" w:customStyle="1" w:styleId="1140">
    <w:name w:val="无列表114"/>
    <w:next w:val="a4"/>
    <w:semiHidden/>
    <w:rsid w:val="00440CC8"/>
  </w:style>
  <w:style w:type="numbering" w:customStyle="1" w:styleId="1131">
    <w:name w:val="リストなし113"/>
    <w:next w:val="a4"/>
    <w:uiPriority w:val="99"/>
    <w:semiHidden/>
    <w:unhideWhenUsed/>
    <w:rsid w:val="00440CC8"/>
  </w:style>
  <w:style w:type="numbering" w:customStyle="1" w:styleId="NoList224">
    <w:name w:val="No List224"/>
    <w:next w:val="a4"/>
    <w:uiPriority w:val="99"/>
    <w:semiHidden/>
    <w:unhideWhenUsed/>
    <w:rsid w:val="00440CC8"/>
  </w:style>
  <w:style w:type="numbering" w:customStyle="1" w:styleId="NoList324">
    <w:name w:val="No List324"/>
    <w:next w:val="a4"/>
    <w:uiPriority w:val="99"/>
    <w:semiHidden/>
    <w:unhideWhenUsed/>
    <w:rsid w:val="00440CC8"/>
  </w:style>
  <w:style w:type="numbering" w:customStyle="1" w:styleId="NoList423">
    <w:name w:val="No List423"/>
    <w:next w:val="a4"/>
    <w:uiPriority w:val="99"/>
    <w:semiHidden/>
    <w:unhideWhenUsed/>
    <w:rsid w:val="00440CC8"/>
  </w:style>
  <w:style w:type="numbering" w:customStyle="1" w:styleId="NoList2113">
    <w:name w:val="No List2113"/>
    <w:next w:val="a4"/>
    <w:uiPriority w:val="99"/>
    <w:semiHidden/>
    <w:unhideWhenUsed/>
    <w:rsid w:val="00440CC8"/>
  </w:style>
  <w:style w:type="numbering" w:customStyle="1" w:styleId="NoList3113">
    <w:name w:val="No List3113"/>
    <w:next w:val="a4"/>
    <w:uiPriority w:val="99"/>
    <w:semiHidden/>
    <w:unhideWhenUsed/>
    <w:rsid w:val="00440CC8"/>
  </w:style>
  <w:style w:type="numbering" w:customStyle="1" w:styleId="NoList4113">
    <w:name w:val="No List4113"/>
    <w:next w:val="a4"/>
    <w:uiPriority w:val="99"/>
    <w:semiHidden/>
    <w:unhideWhenUsed/>
    <w:rsid w:val="00440CC8"/>
  </w:style>
  <w:style w:type="numbering" w:customStyle="1" w:styleId="1113">
    <w:name w:val="无列表1113"/>
    <w:next w:val="a4"/>
    <w:semiHidden/>
    <w:rsid w:val="00440CC8"/>
  </w:style>
  <w:style w:type="numbering" w:customStyle="1" w:styleId="NoList11113">
    <w:name w:val="No List11113"/>
    <w:next w:val="a4"/>
    <w:uiPriority w:val="99"/>
    <w:semiHidden/>
    <w:unhideWhenUsed/>
    <w:rsid w:val="00440CC8"/>
  </w:style>
  <w:style w:type="numbering" w:customStyle="1" w:styleId="NoList1213">
    <w:name w:val="No List1213"/>
    <w:next w:val="a4"/>
    <w:uiPriority w:val="99"/>
    <w:semiHidden/>
    <w:unhideWhenUsed/>
    <w:rsid w:val="00440CC8"/>
  </w:style>
  <w:style w:type="numbering" w:customStyle="1" w:styleId="NoList2213">
    <w:name w:val="No List2213"/>
    <w:next w:val="a4"/>
    <w:uiPriority w:val="99"/>
    <w:semiHidden/>
    <w:unhideWhenUsed/>
    <w:rsid w:val="00440CC8"/>
  </w:style>
  <w:style w:type="numbering" w:customStyle="1" w:styleId="NoList3213">
    <w:name w:val="No List3213"/>
    <w:next w:val="a4"/>
    <w:uiPriority w:val="99"/>
    <w:semiHidden/>
    <w:unhideWhenUsed/>
    <w:rsid w:val="00440CC8"/>
  </w:style>
  <w:style w:type="table" w:customStyle="1" w:styleId="1f1">
    <w:name w:val="网格型1"/>
    <w:basedOn w:val="a3"/>
    <w:next w:val="ab"/>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d"/>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d"/>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40CC8"/>
    <w:pPr>
      <w:spacing w:after="160" w:line="259" w:lineRule="auto"/>
    </w:pPr>
    <w:rPr>
      <w:rFonts w:eastAsia="MS Mincho"/>
      <w:lang w:eastAsia="en-US"/>
    </w:rPr>
  </w:style>
  <w:style w:type="character" w:customStyle="1" w:styleId="Style105">
    <w:name w:val="_Style 105"/>
    <w:uiPriority w:val="31"/>
    <w:qFormat/>
    <w:rsid w:val="00440CC8"/>
    <w:rPr>
      <w:smallCaps/>
      <w:color w:val="5A5A5A"/>
    </w:rPr>
  </w:style>
  <w:style w:type="paragraph" w:customStyle="1" w:styleId="Style90">
    <w:name w:val="_Style 90"/>
    <w:uiPriority w:val="99"/>
    <w:semiHidden/>
    <w:qFormat/>
    <w:rsid w:val="00440CC8"/>
    <w:pPr>
      <w:spacing w:after="160" w:line="259" w:lineRule="auto"/>
    </w:pPr>
    <w:rPr>
      <w:rFonts w:eastAsia="MS Mincho"/>
      <w:lang w:eastAsia="en-US"/>
    </w:rPr>
  </w:style>
  <w:style w:type="character" w:customStyle="1" w:styleId="Style113">
    <w:name w:val="_Style 113"/>
    <w:uiPriority w:val="31"/>
    <w:qFormat/>
    <w:rsid w:val="00440CC8"/>
    <w:rPr>
      <w:smallCaps/>
      <w:color w:val="5A5A5A"/>
    </w:rPr>
  </w:style>
  <w:style w:type="character" w:styleId="HTML3">
    <w:name w:val="HTML Code"/>
    <w:unhideWhenUsed/>
    <w:qFormat/>
    <w:rsid w:val="00440CC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3"/>
    <w:next w:val="ab"/>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0A46BB"/>
    <w:rPr>
      <w:b/>
      <w:bCs/>
      <w:i/>
      <w:iCs/>
      <w:color w:val="4F81BD"/>
    </w:rPr>
  </w:style>
  <w:style w:type="character" w:customStyle="1" w:styleId="SubtleReference1">
    <w:name w:val="Subtle Reference1"/>
    <w:uiPriority w:val="31"/>
    <w:qFormat/>
    <w:rsid w:val="000A46BB"/>
    <w:rPr>
      <w:smallCaps/>
      <w:color w:val="5A5A5A"/>
    </w:rPr>
  </w:style>
  <w:style w:type="paragraph" w:customStyle="1" w:styleId="Revision1">
    <w:name w:val="Revision1"/>
    <w:hidden/>
    <w:uiPriority w:val="99"/>
    <w:semiHidden/>
    <w:qFormat/>
    <w:rsid w:val="000A46BB"/>
    <w:pPr>
      <w:spacing w:after="160" w:line="259" w:lineRule="auto"/>
    </w:pPr>
    <w:rPr>
      <w:lang w:eastAsia="en-US"/>
    </w:rPr>
  </w:style>
  <w:style w:type="paragraph" w:customStyle="1" w:styleId="TOCHeading1">
    <w:name w:val="TOC Heading1"/>
    <w:basedOn w:val="11"/>
    <w:next w:val="a1"/>
    <w:uiPriority w:val="39"/>
    <w:unhideWhenUsed/>
    <w:qFormat/>
    <w:rsid w:val="000A46B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0A46BB"/>
    <w:rPr>
      <w:rFonts w:ascii="Arial" w:hAnsi="Arial"/>
      <w:sz w:val="36"/>
      <w:lang w:val="en-GB" w:eastAsia="en-US"/>
    </w:rPr>
  </w:style>
  <w:style w:type="table" w:styleId="4-6">
    <w:name w:val="Grid Table 4 Accent 6"/>
    <w:basedOn w:val="a3"/>
    <w:uiPriority w:val="49"/>
    <w:rsid w:val="000B322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3"/>
    <w:uiPriority w:val="48"/>
    <w:rsid w:val="000B322D"/>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1"/>
    <w:uiPriority w:val="34"/>
    <w:qFormat/>
    <w:rsid w:val="000B322D"/>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0B322D"/>
    <w:rPr>
      <w:color w:val="808080"/>
    </w:rPr>
  </w:style>
  <w:style w:type="paragraph" w:customStyle="1" w:styleId="DunkleListe-Akzent31">
    <w:name w:val="Dunkle Liste - Akzent 31"/>
    <w:hidden/>
    <w:uiPriority w:val="99"/>
    <w:semiHidden/>
    <w:rsid w:val="000B322D"/>
    <w:rPr>
      <w:rFonts w:ascii="Calibri" w:hAnsi="Calibri"/>
      <w:sz w:val="22"/>
      <w:szCs w:val="22"/>
      <w:lang w:val="en-US" w:eastAsia="zh-CN"/>
    </w:rPr>
  </w:style>
  <w:style w:type="character" w:customStyle="1" w:styleId="afff">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e"/>
    <w:qFormat/>
    <w:locked/>
    <w:rsid w:val="000B322D"/>
    <w:rPr>
      <w:rFonts w:eastAsia="MS Mincho"/>
      <w:lang w:val="it-IT"/>
    </w:rPr>
  </w:style>
  <w:style w:type="paragraph" w:customStyle="1" w:styleId="affff4">
    <w:name w:val="段"/>
    <w:uiPriority w:val="99"/>
    <w:rsid w:val="000B322D"/>
    <w:pPr>
      <w:autoSpaceDE w:val="0"/>
      <w:autoSpaceDN w:val="0"/>
      <w:ind w:firstLineChars="200" w:firstLine="200"/>
      <w:jc w:val="both"/>
    </w:pPr>
    <w:rPr>
      <w:rFonts w:ascii="宋体"/>
      <w:noProof/>
      <w:sz w:val="21"/>
      <w:lang w:val="en-US" w:eastAsia="zh-CN"/>
    </w:rPr>
  </w:style>
  <w:style w:type="paragraph" w:customStyle="1" w:styleId="HelleListe-Akzent31">
    <w:name w:val="Helle Liste - Akzent 31"/>
    <w:hidden/>
    <w:uiPriority w:val="71"/>
    <w:rsid w:val="000B322D"/>
    <w:rPr>
      <w:rFonts w:ascii="Arial" w:hAnsi="Arial" w:cs="Arial"/>
      <w:sz w:val="22"/>
      <w:szCs w:val="22"/>
      <w:lang w:val="en-US" w:eastAsia="zh-CN"/>
    </w:rPr>
  </w:style>
  <w:style w:type="character" w:customStyle="1" w:styleId="c-phonebook-results-content">
    <w:name w:val="c-phonebook-results-content"/>
    <w:basedOn w:val="a2"/>
    <w:rsid w:val="000B322D"/>
  </w:style>
  <w:style w:type="character" w:styleId="HTML4">
    <w:name w:val="HTML Acronym"/>
    <w:basedOn w:val="a2"/>
    <w:uiPriority w:val="99"/>
    <w:unhideWhenUsed/>
    <w:rsid w:val="000B322D"/>
  </w:style>
  <w:style w:type="table" w:styleId="affff5">
    <w:name w:val="Light List"/>
    <w:basedOn w:val="a3"/>
    <w:uiPriority w:val="61"/>
    <w:rsid w:val="000B322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0">
    <w:name w:val="Plain Table 2"/>
    <w:basedOn w:val="a3"/>
    <w:uiPriority w:val="42"/>
    <w:rsid w:val="000B322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2">
    <w:name w:val="Grid Table 1 Light"/>
    <w:basedOn w:val="a3"/>
    <w:uiPriority w:val="46"/>
    <w:rsid w:val="000B322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7">
    <w:name w:val="Grid Table 4"/>
    <w:basedOn w:val="a3"/>
    <w:uiPriority w:val="49"/>
    <w:rsid w:val="000B322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3"/>
    <w:uiPriority w:val="52"/>
    <w:rsid w:val="000B322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1">
    <w:name w:val="Grid Table 2"/>
    <w:basedOn w:val="a3"/>
    <w:uiPriority w:val="47"/>
    <w:rsid w:val="000B322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3"/>
    <w:uiPriority w:val="48"/>
    <w:rsid w:val="000B322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3">
    <w:name w:val="Grid Table 6 Colorful"/>
    <w:basedOn w:val="a3"/>
    <w:uiPriority w:val="51"/>
    <w:rsid w:val="000B322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3"/>
    <w:uiPriority w:val="49"/>
    <w:rsid w:val="000B322D"/>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3"/>
    <w:uiPriority w:val="50"/>
    <w:rsid w:val="000B322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3"/>
    <w:uiPriority w:val="50"/>
    <w:rsid w:val="000B322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1f3">
    <w:name w:val="수정1"/>
    <w:hidden/>
    <w:semiHidden/>
    <w:qFormat/>
    <w:rsid w:val="000B322D"/>
    <w:rPr>
      <w:rFonts w:eastAsia="Batang"/>
      <w:lang w:eastAsia="en-US"/>
    </w:rPr>
  </w:style>
  <w:style w:type="character" w:customStyle="1" w:styleId="FigureTitleChar">
    <w:name w:val="Figure Title Char"/>
    <w:qFormat/>
    <w:rsid w:val="003E7471"/>
    <w:rPr>
      <w:rFonts w:ascii="Arial" w:hAnsi="Arial"/>
      <w:lang w:val="en-GB" w:eastAsia="en-US" w:bidi="ar-SA"/>
    </w:rPr>
  </w:style>
  <w:style w:type="character" w:customStyle="1" w:styleId="p1">
    <w:name w:val="p1"/>
    <w:qFormat/>
    <w:rsid w:val="003E7471"/>
  </w:style>
  <w:style w:type="character" w:customStyle="1" w:styleId="e-031">
    <w:name w:val="e-031"/>
    <w:qFormat/>
    <w:rsid w:val="003E7471"/>
    <w:rPr>
      <w:i/>
      <w:iCs/>
    </w:rPr>
  </w:style>
  <w:style w:type="character" w:customStyle="1" w:styleId="hps">
    <w:name w:val="hps"/>
    <w:qFormat/>
    <w:rsid w:val="003E7471"/>
  </w:style>
  <w:style w:type="character" w:customStyle="1" w:styleId="IntenseEmphasis1">
    <w:name w:val="Intense Emphasis1"/>
    <w:basedOn w:val="a2"/>
    <w:uiPriority w:val="21"/>
    <w:qFormat/>
    <w:rsid w:val="003E7471"/>
    <w:rPr>
      <w:b/>
      <w:bCs/>
      <w:i/>
      <w:iCs/>
      <w:color w:val="4F81BD"/>
    </w:rPr>
  </w:style>
  <w:style w:type="character" w:customStyle="1" w:styleId="EditorsNoteChar1">
    <w:name w:val="Editor's Note Char1"/>
    <w:qFormat/>
    <w:rsid w:val="003E7471"/>
    <w:rPr>
      <w:rFonts w:ascii="Times New Roman" w:hAnsi="Times New Roman"/>
      <w:color w:val="FF0000"/>
      <w:lang w:val="en-GB" w:eastAsia="en-US"/>
    </w:rPr>
  </w:style>
  <w:style w:type="paragraph" w:customStyle="1" w:styleId="1114">
    <w:name w:val="修订111"/>
    <w:hidden/>
    <w:uiPriority w:val="99"/>
    <w:semiHidden/>
    <w:qFormat/>
    <w:rsid w:val="003E7471"/>
    <w:rPr>
      <w:rFonts w:eastAsia="Batang"/>
      <w:lang w:eastAsia="en-US"/>
    </w:rPr>
  </w:style>
  <w:style w:type="character" w:customStyle="1" w:styleId="TAHChar">
    <w:name w:val="TAH Char"/>
    <w:qFormat/>
    <w:locked/>
    <w:rsid w:val="003E7471"/>
    <w:rPr>
      <w:rFonts w:ascii="Arial" w:hAnsi="Arial" w:cs="Arial"/>
      <w:b/>
      <w:sz w:val="18"/>
      <w:lang w:val="en-GB"/>
    </w:rPr>
  </w:style>
  <w:style w:type="character" w:customStyle="1" w:styleId="IntenseEmphasis2">
    <w:name w:val="Intense Emphasis2"/>
    <w:uiPriority w:val="21"/>
    <w:qFormat/>
    <w:rsid w:val="003E7471"/>
    <w:rPr>
      <w:b/>
      <w:bCs/>
      <w:i/>
      <w:iCs/>
      <w:color w:val="4F81BD"/>
    </w:rPr>
  </w:style>
  <w:style w:type="character" w:customStyle="1" w:styleId="normaltextrun">
    <w:name w:val="normaltextrun"/>
    <w:basedOn w:val="a2"/>
    <w:qFormat/>
    <w:rsid w:val="003E7471"/>
  </w:style>
  <w:style w:type="character" w:customStyle="1" w:styleId="search-word-mail">
    <w:name w:val="search-word-mail"/>
    <w:qFormat/>
    <w:rsid w:val="003E7471"/>
  </w:style>
  <w:style w:type="character" w:customStyle="1" w:styleId="Char11">
    <w:name w:val="脚注文本 Char1"/>
    <w:aliases w:val="footnote text41 Char1"/>
    <w:basedOn w:val="a2"/>
    <w:semiHidden/>
    <w:qFormat/>
    <w:rsid w:val="003E7471"/>
    <w:rPr>
      <w:rFonts w:ascii="Times New Roman" w:eastAsia="Times New Roman" w:hAnsi="Times New Roman"/>
      <w:sz w:val="18"/>
      <w:szCs w:val="18"/>
      <w:lang w:val="en-GB" w:eastAsia="en-GB"/>
    </w:rPr>
  </w:style>
  <w:style w:type="character" w:customStyle="1" w:styleId="word">
    <w:name w:val="word"/>
    <w:basedOn w:val="a2"/>
    <w:qFormat/>
    <w:rsid w:val="003E7471"/>
  </w:style>
  <w:style w:type="character" w:customStyle="1" w:styleId="1f4">
    <w:name w:val="未处理的提及1"/>
    <w:basedOn w:val="a2"/>
    <w:uiPriority w:val="99"/>
    <w:semiHidden/>
    <w:qFormat/>
    <w:rsid w:val="003E7471"/>
    <w:rPr>
      <w:color w:val="605E5C"/>
      <w:shd w:val="clear" w:color="auto" w:fill="E1DFDD"/>
    </w:rPr>
  </w:style>
  <w:style w:type="character" w:customStyle="1" w:styleId="affff6">
    <w:name w:val="首标题"/>
    <w:qFormat/>
    <w:rsid w:val="003E7471"/>
    <w:rPr>
      <w:rFonts w:ascii="Arial" w:eastAsia="宋体" w:hAnsi="Arial"/>
      <w:sz w:val="24"/>
      <w:lang w:val="en-US" w:eastAsia="zh-CN" w:bidi="ar-SA"/>
    </w:rPr>
  </w:style>
  <w:style w:type="character" w:customStyle="1" w:styleId="B1Car">
    <w:name w:val="B1+ Car"/>
    <w:link w:val="B1"/>
    <w:qFormat/>
    <w:rsid w:val="003E7471"/>
    <w:rPr>
      <w:rFonts w:eastAsia="Malgun Gothic"/>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3E7471"/>
    <w:rPr>
      <w:rFonts w:ascii="Times New Roman" w:hAnsi="Times New Roman"/>
      <w:lang w:val="en-GB" w:eastAsia="en-US"/>
    </w:rPr>
  </w:style>
  <w:style w:type="character" w:customStyle="1" w:styleId="UnresolvedMention4">
    <w:name w:val="Unresolved Mention4"/>
    <w:basedOn w:val="a2"/>
    <w:uiPriority w:val="99"/>
    <w:unhideWhenUsed/>
    <w:qFormat/>
    <w:rsid w:val="003E7471"/>
    <w:rPr>
      <w:color w:val="605E5C"/>
      <w:shd w:val="clear" w:color="auto" w:fill="E1DFDD"/>
    </w:rPr>
  </w:style>
  <w:style w:type="paragraph" w:customStyle="1" w:styleId="Style86">
    <w:name w:val="_Style 86"/>
    <w:uiPriority w:val="99"/>
    <w:semiHidden/>
    <w:qFormat/>
    <w:rsid w:val="003E7471"/>
    <w:pPr>
      <w:spacing w:after="160" w:line="259" w:lineRule="auto"/>
    </w:pPr>
    <w:rPr>
      <w:rFonts w:eastAsia="MS Mincho"/>
      <w:lang w:eastAsia="en-US"/>
    </w:rPr>
  </w:style>
  <w:style w:type="paragraph" w:customStyle="1" w:styleId="tac00">
    <w:name w:val="tac0"/>
    <w:basedOn w:val="a1"/>
    <w:qFormat/>
    <w:rsid w:val="003E7471"/>
    <w:pPr>
      <w:keepNext/>
      <w:spacing w:after="0"/>
      <w:jc w:val="center"/>
    </w:pPr>
    <w:rPr>
      <w:rFonts w:ascii="Arial" w:eastAsia="Calibri" w:hAnsi="Arial" w:cs="Arial"/>
      <w:lang w:val="fi-FI" w:eastAsia="fi-FI"/>
    </w:rPr>
  </w:style>
  <w:style w:type="paragraph" w:customStyle="1" w:styleId="tah00">
    <w:name w:val="tah0"/>
    <w:basedOn w:val="a1"/>
    <w:qFormat/>
    <w:rsid w:val="003E7471"/>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3E7471"/>
    <w:pPr>
      <w:overflowPunct w:val="0"/>
      <w:autoSpaceDE w:val="0"/>
      <w:autoSpaceDN w:val="0"/>
      <w:adjustRightInd w:val="0"/>
      <w:textAlignment w:val="baseline"/>
    </w:pPr>
    <w:rPr>
      <w:rFonts w:eastAsiaTheme="minorEastAsia"/>
      <w:lang w:eastAsia="en-GB"/>
    </w:rPr>
  </w:style>
  <w:style w:type="paragraph" w:customStyle="1" w:styleId="124">
    <w:name w:val="修订12"/>
    <w:hidden/>
    <w:semiHidden/>
    <w:qFormat/>
    <w:rsid w:val="003E7471"/>
    <w:rPr>
      <w:rFonts w:eastAsia="Batang"/>
      <w:lang w:eastAsia="en-US"/>
    </w:rPr>
  </w:style>
  <w:style w:type="paragraph" w:styleId="affff7">
    <w:name w:val="macro"/>
    <w:link w:val="affff8"/>
    <w:uiPriority w:val="99"/>
    <w:qFormat/>
    <w:rsid w:val="003E74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8">
    <w:name w:val="宏文本 字符"/>
    <w:basedOn w:val="a2"/>
    <w:link w:val="affff7"/>
    <w:uiPriority w:val="99"/>
    <w:qFormat/>
    <w:rsid w:val="003E7471"/>
    <w:rPr>
      <w:rFonts w:ascii="Courier New" w:hAnsi="Courier New"/>
      <w:kern w:val="2"/>
      <w:sz w:val="24"/>
      <w:lang w:val="en-US" w:eastAsia="zh-CN"/>
    </w:rPr>
  </w:style>
  <w:style w:type="paragraph" w:styleId="82">
    <w:name w:val="index 8"/>
    <w:basedOn w:val="a1"/>
    <w:next w:val="a1"/>
    <w:uiPriority w:val="99"/>
    <w:qFormat/>
    <w:rsid w:val="003E7471"/>
    <w:pPr>
      <w:widowControl w:val="0"/>
      <w:spacing w:beforeLines="10" w:before="80" w:afterLines="10" w:after="80"/>
      <w:ind w:leftChars="1400" w:left="1400" w:hanging="578"/>
      <w:jc w:val="both"/>
    </w:pPr>
    <w:rPr>
      <w:kern w:val="2"/>
      <w:sz w:val="21"/>
      <w:szCs w:val="24"/>
      <w:lang w:val="en-US" w:eastAsia="zh-CN"/>
    </w:rPr>
  </w:style>
  <w:style w:type="paragraph" w:styleId="56">
    <w:name w:val="index 5"/>
    <w:basedOn w:val="a1"/>
    <w:next w:val="a1"/>
    <w:uiPriority w:val="99"/>
    <w:qFormat/>
    <w:rsid w:val="003E7471"/>
    <w:pPr>
      <w:widowControl w:val="0"/>
      <w:spacing w:beforeLines="10" w:before="80" w:afterLines="10" w:after="80"/>
      <w:ind w:leftChars="800" w:left="800" w:hanging="578"/>
      <w:jc w:val="both"/>
    </w:pPr>
    <w:rPr>
      <w:kern w:val="2"/>
      <w:sz w:val="21"/>
      <w:szCs w:val="24"/>
      <w:lang w:val="en-US" w:eastAsia="zh-CN"/>
    </w:rPr>
  </w:style>
  <w:style w:type="paragraph" w:styleId="64">
    <w:name w:val="index 6"/>
    <w:basedOn w:val="a1"/>
    <w:next w:val="a1"/>
    <w:uiPriority w:val="99"/>
    <w:qFormat/>
    <w:rsid w:val="003E7471"/>
    <w:pPr>
      <w:widowControl w:val="0"/>
      <w:spacing w:beforeLines="10" w:before="80" w:afterLines="10" w:after="80"/>
      <w:ind w:leftChars="1000" w:left="1000" w:hanging="578"/>
      <w:jc w:val="both"/>
    </w:pPr>
    <w:rPr>
      <w:kern w:val="2"/>
      <w:sz w:val="21"/>
      <w:szCs w:val="24"/>
      <w:lang w:val="en-US" w:eastAsia="zh-CN"/>
    </w:rPr>
  </w:style>
  <w:style w:type="paragraph" w:styleId="48">
    <w:name w:val="index 4"/>
    <w:basedOn w:val="a1"/>
    <w:next w:val="a1"/>
    <w:uiPriority w:val="99"/>
    <w:qFormat/>
    <w:rsid w:val="003E7471"/>
    <w:pPr>
      <w:widowControl w:val="0"/>
      <w:spacing w:beforeLines="10" w:before="80" w:afterLines="10" w:after="80"/>
      <w:ind w:leftChars="600" w:left="600" w:hanging="578"/>
      <w:jc w:val="both"/>
    </w:pPr>
    <w:rPr>
      <w:kern w:val="2"/>
      <w:sz w:val="21"/>
      <w:szCs w:val="24"/>
      <w:lang w:val="en-US" w:eastAsia="zh-CN"/>
    </w:rPr>
  </w:style>
  <w:style w:type="paragraph" w:styleId="3d">
    <w:name w:val="index 3"/>
    <w:basedOn w:val="a1"/>
    <w:next w:val="a1"/>
    <w:uiPriority w:val="99"/>
    <w:qFormat/>
    <w:rsid w:val="003E7471"/>
    <w:pPr>
      <w:widowControl w:val="0"/>
      <w:spacing w:beforeLines="10" w:before="80" w:afterLines="10" w:after="80"/>
      <w:ind w:leftChars="400" w:left="400" w:hanging="578"/>
      <w:jc w:val="both"/>
    </w:pPr>
    <w:rPr>
      <w:kern w:val="2"/>
      <w:sz w:val="21"/>
      <w:szCs w:val="24"/>
      <w:lang w:val="en-US" w:eastAsia="zh-CN"/>
    </w:rPr>
  </w:style>
  <w:style w:type="paragraph" w:styleId="72">
    <w:name w:val="index 7"/>
    <w:basedOn w:val="a1"/>
    <w:next w:val="a1"/>
    <w:uiPriority w:val="99"/>
    <w:qFormat/>
    <w:rsid w:val="003E7471"/>
    <w:pPr>
      <w:widowControl w:val="0"/>
      <w:spacing w:beforeLines="10" w:before="80" w:afterLines="10" w:after="80"/>
      <w:ind w:leftChars="1200" w:left="1200" w:hanging="578"/>
      <w:jc w:val="both"/>
    </w:pPr>
    <w:rPr>
      <w:kern w:val="2"/>
      <w:sz w:val="21"/>
      <w:szCs w:val="24"/>
      <w:lang w:val="en-US" w:eastAsia="zh-CN"/>
    </w:rPr>
  </w:style>
  <w:style w:type="paragraph" w:styleId="91">
    <w:name w:val="index 9"/>
    <w:basedOn w:val="a1"/>
    <w:next w:val="a1"/>
    <w:uiPriority w:val="99"/>
    <w:qFormat/>
    <w:rsid w:val="003E7471"/>
    <w:pPr>
      <w:widowControl w:val="0"/>
      <w:spacing w:beforeLines="10" w:before="80" w:afterLines="10" w:after="80"/>
      <w:ind w:leftChars="1600" w:left="1600" w:hanging="578"/>
      <w:jc w:val="both"/>
    </w:pPr>
    <w:rPr>
      <w:kern w:val="2"/>
      <w:sz w:val="21"/>
      <w:szCs w:val="24"/>
      <w:lang w:val="en-US" w:eastAsia="zh-CN"/>
    </w:rPr>
  </w:style>
  <w:style w:type="paragraph" w:customStyle="1" w:styleId="affff9">
    <w:name w:val="参考资料列表"/>
    <w:basedOn w:val="af3"/>
    <w:link w:val="Char3"/>
    <w:qFormat/>
    <w:rsid w:val="003E74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9"/>
    <w:qFormat/>
    <w:rsid w:val="003E7471"/>
    <w:rPr>
      <w:sz w:val="21"/>
      <w:szCs w:val="22"/>
      <w:lang w:eastAsia="zh-CN"/>
    </w:rPr>
  </w:style>
  <w:style w:type="character" w:customStyle="1" w:styleId="affffa">
    <w:name w:val="文稿抬头"/>
    <w:qFormat/>
    <w:rsid w:val="003E7471"/>
    <w:rPr>
      <w:rFonts w:eastAsia="MS Mincho"/>
      <w:b/>
      <w:bCs/>
      <w:sz w:val="24"/>
    </w:rPr>
  </w:style>
  <w:style w:type="paragraph" w:customStyle="1" w:styleId="Revisin">
    <w:name w:val="Revisión"/>
    <w:hidden/>
    <w:uiPriority w:val="99"/>
    <w:semiHidden/>
    <w:qFormat/>
    <w:rsid w:val="003E7471"/>
    <w:pPr>
      <w:spacing w:before="180" w:after="180"/>
      <w:ind w:left="1134" w:hanging="1134"/>
      <w:jc w:val="both"/>
    </w:pPr>
    <w:rPr>
      <w:lang w:eastAsia="en-US"/>
    </w:rPr>
  </w:style>
  <w:style w:type="paragraph" w:customStyle="1" w:styleId="affffb">
    <w:name w:val="文稿标题"/>
    <w:basedOn w:val="a1"/>
    <w:uiPriority w:val="99"/>
    <w:qFormat/>
    <w:rsid w:val="003E7471"/>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c">
    <w:name w:val="标题线"/>
    <w:basedOn w:val="a1"/>
    <w:uiPriority w:val="99"/>
    <w:qFormat/>
    <w:rsid w:val="003E7471"/>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paragraph" w:customStyle="1" w:styleId="Doc-text2">
    <w:name w:val="Doc-text2"/>
    <w:basedOn w:val="a1"/>
    <w:link w:val="Doc-text2Char"/>
    <w:qFormat/>
    <w:rsid w:val="003E747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E7471"/>
    <w:rPr>
      <w:rFonts w:ascii="Arial" w:eastAsia="MS Mincho" w:hAnsi="Arial"/>
      <w:szCs w:val="24"/>
    </w:rPr>
  </w:style>
  <w:style w:type="paragraph" w:customStyle="1" w:styleId="Doc-titleJK">
    <w:name w:val="Doc-title_JK"/>
    <w:basedOn w:val="a1"/>
    <w:next w:val="Doc-text2JK"/>
    <w:link w:val="Doc-titleJKChar"/>
    <w:qFormat/>
    <w:rsid w:val="003E7471"/>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3E7471"/>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3E7471"/>
    <w:rPr>
      <w:rFonts w:eastAsia="MS Mincho"/>
      <w:szCs w:val="24"/>
    </w:rPr>
  </w:style>
  <w:style w:type="character" w:customStyle="1" w:styleId="Doc-titleJKChar">
    <w:name w:val="Doc-title_JK Char"/>
    <w:link w:val="Doc-titleJK"/>
    <w:qFormat/>
    <w:rsid w:val="003E7471"/>
    <w:rPr>
      <w:rFonts w:eastAsia="MS Mincho"/>
      <w:color w:val="0000FF"/>
      <w:szCs w:val="24"/>
    </w:rPr>
  </w:style>
  <w:style w:type="paragraph" w:customStyle="1" w:styleId="1">
    <w:name w:val="样式 标题 1 + 小三"/>
    <w:basedOn w:val="11"/>
    <w:uiPriority w:val="99"/>
    <w:qFormat/>
    <w:rsid w:val="003E7471"/>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3E7471"/>
    <w:pPr>
      <w:jc w:val="center"/>
    </w:pPr>
    <w:rPr>
      <w:lang w:val="en-US" w:eastAsia="en-US"/>
    </w:rPr>
  </w:style>
  <w:style w:type="paragraph" w:customStyle="1" w:styleId="Title2">
    <w:name w:val="Title 2"/>
    <w:basedOn w:val="Normal0"/>
    <w:next w:val="afff3"/>
    <w:uiPriority w:val="99"/>
    <w:qFormat/>
    <w:rsid w:val="003E7471"/>
    <w:pPr>
      <w:spacing w:before="120" w:after="120"/>
    </w:pPr>
    <w:rPr>
      <w:rFonts w:ascii="Book Antiqua" w:hAnsi="Book Antiqua"/>
      <w:b/>
    </w:rPr>
  </w:style>
  <w:style w:type="paragraph" w:customStyle="1" w:styleId="abstract">
    <w:name w:val="abstract"/>
    <w:basedOn w:val="a1"/>
    <w:next w:val="a1"/>
    <w:uiPriority w:val="99"/>
    <w:qFormat/>
    <w:rsid w:val="003E7471"/>
    <w:pPr>
      <w:spacing w:before="120" w:after="120"/>
      <w:ind w:left="1440" w:right="1440"/>
      <w:jc w:val="both"/>
    </w:pPr>
    <w:rPr>
      <w:rFonts w:ascii="Book Antiqua" w:eastAsiaTheme="minorEastAsia" w:hAnsi="Book Antiqua"/>
      <w:i/>
      <w:lang w:val="en-US"/>
    </w:rPr>
  </w:style>
  <w:style w:type="paragraph" w:customStyle="1" w:styleId="OutBox1">
    <w:name w:val="Out Box 1"/>
    <w:basedOn w:val="a1"/>
    <w:uiPriority w:val="99"/>
    <w:qFormat/>
    <w:rsid w:val="003E7471"/>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a1"/>
    <w:uiPriority w:val="99"/>
    <w:qFormat/>
    <w:rsid w:val="003E7471"/>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40"/>
    <w:next w:val="a1"/>
    <w:uiPriority w:val="99"/>
    <w:qFormat/>
    <w:rsid w:val="003E7471"/>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3E7471"/>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E7471"/>
  </w:style>
  <w:style w:type="paragraph" w:customStyle="1" w:styleId="2ChapterXXStatementh22Header2l2Level2Headhea">
    <w:name w:val="样式 标题 2Chapter X.X. Statementh22Header 2l2Level 2 Headhea..."/>
    <w:basedOn w:val="2"/>
    <w:uiPriority w:val="99"/>
    <w:qFormat/>
    <w:rsid w:val="003E7471"/>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3E7471"/>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d">
    <w:name w:val="图片说明"/>
    <w:basedOn w:val="a1"/>
    <w:next w:val="a1"/>
    <w:uiPriority w:val="99"/>
    <w:qFormat/>
    <w:rsid w:val="003E7471"/>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a1"/>
    <w:link w:val="TJChar"/>
    <w:qFormat/>
    <w:rsid w:val="003E7471"/>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E7471"/>
    <w:rPr>
      <w:b/>
      <w:sz w:val="24"/>
      <w:u w:val="single"/>
      <w:lang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3E7471"/>
    <w:pPr>
      <w:widowControl w:val="0"/>
      <w:adjustRightInd w:val="0"/>
      <w:spacing w:after="0" w:line="436" w:lineRule="exact"/>
      <w:ind w:left="357"/>
      <w:outlineLvl w:val="3"/>
    </w:pPr>
    <w:rPr>
      <w:rFonts w:eastAsia="宋体"/>
      <w:b/>
      <w:kern w:val="2"/>
      <w:sz w:val="24"/>
      <w:szCs w:val="24"/>
      <w:lang w:val="en-US" w:eastAsia="zh-CN"/>
    </w:rPr>
  </w:style>
  <w:style w:type="paragraph" w:customStyle="1" w:styleId="CharChar1CharCharCharChar">
    <w:name w:val="Char Char1 Char Char Char Char"/>
    <w:basedOn w:val="a1"/>
    <w:uiPriority w:val="99"/>
    <w:qFormat/>
    <w:rsid w:val="003E74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3E7471"/>
    <w:pPr>
      <w:keepNext/>
      <w:numPr>
        <w:numId w:val="28"/>
      </w:numPr>
      <w:spacing w:before="240" w:after="0"/>
      <w:jc w:val="both"/>
    </w:pPr>
    <w:rPr>
      <w:rFonts w:ascii="Arial" w:hAnsi="Arial"/>
      <w:b/>
      <w:sz w:val="24"/>
      <w:u w:val="single"/>
      <w:lang w:val="en-US" w:eastAsia="zh-CN"/>
    </w:rPr>
  </w:style>
  <w:style w:type="paragraph" w:customStyle="1" w:styleId="no0">
    <w:name w:val="no"/>
    <w:basedOn w:val="a1"/>
    <w:uiPriority w:val="99"/>
    <w:qFormat/>
    <w:rsid w:val="003E74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E7471"/>
    <w:rPr>
      <w:sz w:val="24"/>
      <w:lang w:val="en-US" w:eastAsia="en-US"/>
    </w:rPr>
  </w:style>
  <w:style w:type="character" w:customStyle="1" w:styleId="TableNo0">
    <w:name w:val="Table_No Знак"/>
    <w:link w:val="TableNo"/>
    <w:qFormat/>
    <w:locked/>
    <w:rsid w:val="003E7471"/>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E7471"/>
    <w:rPr>
      <w:rFonts w:ascii="Arial" w:hAnsi="Arial"/>
      <w:sz w:val="36"/>
      <w:lang w:val="en-GB" w:eastAsia="en-US" w:bidi="ar-SA"/>
    </w:rPr>
  </w:style>
  <w:style w:type="paragraph" w:customStyle="1" w:styleId="Agreement">
    <w:name w:val="Agreement"/>
    <w:basedOn w:val="a1"/>
    <w:next w:val="a1"/>
    <w:uiPriority w:val="99"/>
    <w:qFormat/>
    <w:rsid w:val="003E7471"/>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E7471"/>
    <w:rPr>
      <w:rFonts w:ascii="Arial" w:eastAsia="MS Mincho" w:hAnsi="Arial" w:cs="Arial"/>
      <w:b/>
      <w:szCs w:val="24"/>
    </w:rPr>
  </w:style>
  <w:style w:type="paragraph" w:customStyle="1" w:styleId="EmailDiscussion">
    <w:name w:val="EmailDiscussion"/>
    <w:basedOn w:val="a1"/>
    <w:next w:val="a1"/>
    <w:link w:val="EmailDiscussionChar"/>
    <w:uiPriority w:val="99"/>
    <w:qFormat/>
    <w:rsid w:val="003E7471"/>
    <w:pPr>
      <w:numPr>
        <w:numId w:val="30"/>
      </w:numPr>
      <w:spacing w:before="40" w:after="0"/>
    </w:pPr>
    <w:rPr>
      <w:rFonts w:ascii="Arial" w:eastAsia="MS Mincho" w:hAnsi="Arial" w:cs="Arial"/>
      <w:b/>
      <w:szCs w:val="24"/>
      <w:lang w:eastAsia="en-GB"/>
    </w:rPr>
  </w:style>
  <w:style w:type="paragraph" w:customStyle="1" w:styleId="EmailDiscussion2">
    <w:name w:val="EmailDiscussion2"/>
    <w:basedOn w:val="a1"/>
    <w:uiPriority w:val="99"/>
    <w:qFormat/>
    <w:rsid w:val="003E7471"/>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2"/>
    <w:qFormat/>
    <w:rsid w:val="003E7471"/>
    <w:rPr>
      <w:rFonts w:asciiTheme="minorHAnsi" w:eastAsiaTheme="minorEastAsia" w:hAnsiTheme="minorHAnsi" w:cstheme="minorBidi"/>
      <w:kern w:val="2"/>
      <w:sz w:val="18"/>
      <w:szCs w:val="18"/>
    </w:rPr>
  </w:style>
  <w:style w:type="character" w:customStyle="1" w:styleId="font11">
    <w:name w:val="font11"/>
    <w:basedOn w:val="a2"/>
    <w:qFormat/>
    <w:rsid w:val="003E7471"/>
    <w:rPr>
      <w:rFonts w:ascii="Arial" w:hAnsi="Arial" w:cs="Arial" w:hint="default"/>
      <w:color w:val="000000"/>
      <w:sz w:val="18"/>
      <w:szCs w:val="18"/>
      <w:u w:val="none"/>
      <w:vertAlign w:val="superscript"/>
    </w:rPr>
  </w:style>
  <w:style w:type="character" w:customStyle="1" w:styleId="font31">
    <w:name w:val="font31"/>
    <w:basedOn w:val="a2"/>
    <w:qFormat/>
    <w:rsid w:val="003E7471"/>
    <w:rPr>
      <w:rFonts w:ascii="Arial" w:hAnsi="Arial" w:cs="Arial" w:hint="default"/>
      <w:color w:val="000000"/>
      <w:sz w:val="18"/>
      <w:szCs w:val="18"/>
      <w:u w:val="none"/>
    </w:rPr>
  </w:style>
  <w:style w:type="character" w:customStyle="1" w:styleId="font21">
    <w:name w:val="font21"/>
    <w:basedOn w:val="a2"/>
    <w:qFormat/>
    <w:rsid w:val="003E7471"/>
    <w:rPr>
      <w:rFonts w:ascii="Arial" w:hAnsi="Arial" w:cs="Arial" w:hint="default"/>
      <w:color w:val="000000"/>
      <w:sz w:val="18"/>
      <w:szCs w:val="18"/>
      <w:u w:val="none"/>
    </w:rPr>
  </w:style>
  <w:style w:type="character" w:customStyle="1" w:styleId="font41">
    <w:name w:val="font41"/>
    <w:basedOn w:val="a2"/>
    <w:qFormat/>
    <w:rsid w:val="003E7471"/>
    <w:rPr>
      <w:rFonts w:ascii="Arial" w:hAnsi="Arial" w:cs="Arial" w:hint="default"/>
      <w:color w:val="000000"/>
      <w:sz w:val="18"/>
      <w:szCs w:val="18"/>
      <w:u w:val="none"/>
    </w:rPr>
  </w:style>
  <w:style w:type="table" w:styleId="1f5">
    <w:name w:val="Table Grid 1"/>
    <w:basedOn w:val="a3"/>
    <w:qFormat/>
    <w:rsid w:val="003E7471"/>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2">
    <w:name w:val="网格型2"/>
    <w:basedOn w:val="a3"/>
    <w:qFormat/>
    <w:rsid w:val="003E7471"/>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E7471"/>
    <w:rPr>
      <w:rFonts w:ascii="CG Times (WN)" w:eastAsiaTheme="minorEastAsia" w:hAnsi="CG Times (WN)"/>
      <w:lang w:eastAsia="en-US"/>
    </w:rPr>
  </w:style>
  <w:style w:type="character" w:customStyle="1" w:styleId="Style115">
    <w:name w:val="_Style 115"/>
    <w:uiPriority w:val="31"/>
    <w:qFormat/>
    <w:rsid w:val="003E7471"/>
    <w:rPr>
      <w:smallCaps/>
      <w:color w:val="5A5A5A"/>
    </w:rPr>
  </w:style>
  <w:style w:type="table" w:customStyle="1" w:styleId="115">
    <w:name w:val="网格型11"/>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E7471"/>
    <w:rPr>
      <w:rFonts w:eastAsia="MS Mincho"/>
      <w:lang w:val="en-US" w:eastAsia="zh-CN"/>
    </w:rPr>
    <w:tblPr/>
  </w:style>
  <w:style w:type="table" w:customStyle="1" w:styleId="TableGrid54">
    <w:name w:val="Table Grid54"/>
    <w:basedOn w:val="a3"/>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E7471"/>
    <w:rPr>
      <w:rFonts w:eastAsia="MS Mincho"/>
      <w:lang w:val="en-US" w:eastAsia="zh-CN"/>
    </w:rPr>
    <w:tblPr/>
  </w:style>
  <w:style w:type="table" w:customStyle="1" w:styleId="TableGrid511">
    <w:name w:val="Table Grid511"/>
    <w:basedOn w:val="a3"/>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3E7471"/>
    <w:rPr>
      <w:rFonts w:eastAsia="Batang"/>
      <w:lang w:eastAsia="en-US"/>
    </w:rPr>
  </w:style>
  <w:style w:type="paragraph" w:customStyle="1" w:styleId="Style91">
    <w:name w:val="_Style 91"/>
    <w:uiPriority w:val="99"/>
    <w:semiHidden/>
    <w:qFormat/>
    <w:rsid w:val="003E7471"/>
    <w:pPr>
      <w:spacing w:after="160" w:line="259" w:lineRule="auto"/>
    </w:pPr>
    <w:rPr>
      <w:rFonts w:ascii="CG Times (WN)" w:eastAsiaTheme="minorEastAsia" w:hAnsi="CG Times (WN)"/>
      <w:lang w:eastAsia="en-US"/>
    </w:rPr>
  </w:style>
  <w:style w:type="character" w:customStyle="1" w:styleId="Style104">
    <w:name w:val="_Style 104"/>
    <w:uiPriority w:val="31"/>
    <w:qFormat/>
    <w:rsid w:val="003E7471"/>
    <w:rPr>
      <w:smallCaps/>
      <w:color w:val="5A5A5A"/>
    </w:rPr>
  </w:style>
  <w:style w:type="table" w:customStyle="1" w:styleId="TableGrid91">
    <w:name w:val="Table Grid91"/>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E7471"/>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E747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E7471"/>
    <w:pPr>
      <w:spacing w:after="160" w:line="259" w:lineRule="auto"/>
    </w:pPr>
    <w:rPr>
      <w:rFonts w:eastAsia="MS Mincho"/>
      <w:lang w:eastAsia="en-US"/>
    </w:rPr>
  </w:style>
  <w:style w:type="paragraph" w:customStyle="1" w:styleId="1f6">
    <w:name w:val="変更箇所1"/>
    <w:semiHidden/>
    <w:qFormat/>
    <w:rsid w:val="003E7471"/>
    <w:pPr>
      <w:autoSpaceDN w:val="0"/>
    </w:pPr>
    <w:rPr>
      <w:rFonts w:eastAsia="MS Mincho"/>
      <w:lang w:eastAsia="en-US"/>
    </w:rPr>
  </w:style>
  <w:style w:type="paragraph" w:customStyle="1" w:styleId="2f3">
    <w:name w:val="変更箇所2"/>
    <w:semiHidden/>
    <w:qFormat/>
    <w:rsid w:val="003E7471"/>
    <w:pPr>
      <w:autoSpaceDN w:val="0"/>
    </w:pPr>
    <w:rPr>
      <w:rFonts w:eastAsia="MS Mincho"/>
      <w:lang w:eastAsia="en-US"/>
    </w:rPr>
  </w:style>
  <w:style w:type="table" w:customStyle="1" w:styleId="230">
    <w:name w:val="古典型 23"/>
    <w:basedOn w:val="a3"/>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3"/>
    <w:qFormat/>
    <w:rsid w:val="003E747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E747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E747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3E7471"/>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e">
    <w:name w:val="Table Elegant"/>
    <w:basedOn w:val="a3"/>
    <w:semiHidden/>
    <w:qFormat/>
    <w:rsid w:val="003E7471"/>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E7471"/>
    <w:rPr>
      <w:smallCaps/>
      <w:color w:val="5A5A5A"/>
    </w:rPr>
  </w:style>
  <w:style w:type="paragraph" w:customStyle="1" w:styleId="TOC11">
    <w:name w:val="TOC 标题11"/>
    <w:basedOn w:val="11"/>
    <w:next w:val="a1"/>
    <w:uiPriority w:val="39"/>
    <w:unhideWhenUsed/>
    <w:qFormat/>
    <w:rsid w:val="003E7471"/>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4">
    <w:name w:val="无列表2"/>
    <w:next w:val="a4"/>
    <w:uiPriority w:val="99"/>
    <w:semiHidden/>
    <w:unhideWhenUsed/>
    <w:rsid w:val="003E7471"/>
  </w:style>
  <w:style w:type="numbering" w:customStyle="1" w:styleId="150">
    <w:name w:val="无列表15"/>
    <w:next w:val="a4"/>
    <w:semiHidden/>
    <w:rsid w:val="003E7471"/>
  </w:style>
  <w:style w:type="numbering" w:customStyle="1" w:styleId="151">
    <w:name w:val="リストなし15"/>
    <w:next w:val="a4"/>
    <w:uiPriority w:val="99"/>
    <w:semiHidden/>
    <w:unhideWhenUsed/>
    <w:rsid w:val="003E7471"/>
  </w:style>
  <w:style w:type="numbering" w:customStyle="1" w:styleId="NoList18">
    <w:name w:val="No List18"/>
    <w:next w:val="a4"/>
    <w:uiPriority w:val="99"/>
    <w:semiHidden/>
    <w:unhideWhenUsed/>
    <w:rsid w:val="003E7471"/>
  </w:style>
  <w:style w:type="numbering" w:customStyle="1" w:styleId="1150">
    <w:name w:val="无列表115"/>
    <w:next w:val="a4"/>
    <w:semiHidden/>
    <w:rsid w:val="003E7471"/>
  </w:style>
  <w:style w:type="numbering" w:customStyle="1" w:styleId="1141">
    <w:name w:val="リストなし114"/>
    <w:next w:val="a4"/>
    <w:uiPriority w:val="99"/>
    <w:semiHidden/>
    <w:unhideWhenUsed/>
    <w:rsid w:val="003E7471"/>
  </w:style>
  <w:style w:type="numbering" w:customStyle="1" w:styleId="NoList26">
    <w:name w:val="No List26"/>
    <w:next w:val="a4"/>
    <w:uiPriority w:val="99"/>
    <w:semiHidden/>
    <w:unhideWhenUsed/>
    <w:rsid w:val="003E7471"/>
  </w:style>
  <w:style w:type="numbering" w:customStyle="1" w:styleId="NoList36">
    <w:name w:val="No List36"/>
    <w:next w:val="a4"/>
    <w:uiPriority w:val="99"/>
    <w:semiHidden/>
    <w:unhideWhenUsed/>
    <w:rsid w:val="003E7471"/>
  </w:style>
  <w:style w:type="numbering" w:customStyle="1" w:styleId="NoList115">
    <w:name w:val="No List115"/>
    <w:next w:val="a4"/>
    <w:uiPriority w:val="99"/>
    <w:semiHidden/>
    <w:unhideWhenUsed/>
    <w:rsid w:val="003E7471"/>
  </w:style>
  <w:style w:type="numbering" w:customStyle="1" w:styleId="NoList46">
    <w:name w:val="No List46"/>
    <w:next w:val="a4"/>
    <w:uiPriority w:val="99"/>
    <w:semiHidden/>
    <w:unhideWhenUsed/>
    <w:rsid w:val="003E7471"/>
  </w:style>
  <w:style w:type="numbering" w:customStyle="1" w:styleId="NoList55">
    <w:name w:val="No List55"/>
    <w:next w:val="a4"/>
    <w:uiPriority w:val="99"/>
    <w:semiHidden/>
    <w:unhideWhenUsed/>
    <w:rsid w:val="003E7471"/>
  </w:style>
  <w:style w:type="numbering" w:customStyle="1" w:styleId="NoList1115">
    <w:name w:val="No List1115"/>
    <w:next w:val="a4"/>
    <w:uiPriority w:val="99"/>
    <w:semiHidden/>
    <w:unhideWhenUsed/>
    <w:rsid w:val="003E7471"/>
  </w:style>
  <w:style w:type="numbering" w:customStyle="1" w:styleId="NoList215">
    <w:name w:val="No List215"/>
    <w:next w:val="a4"/>
    <w:uiPriority w:val="99"/>
    <w:semiHidden/>
    <w:unhideWhenUsed/>
    <w:rsid w:val="003E7471"/>
  </w:style>
  <w:style w:type="numbering" w:customStyle="1" w:styleId="NoList315">
    <w:name w:val="No List315"/>
    <w:next w:val="a4"/>
    <w:uiPriority w:val="99"/>
    <w:semiHidden/>
    <w:unhideWhenUsed/>
    <w:rsid w:val="003E7471"/>
  </w:style>
  <w:style w:type="numbering" w:customStyle="1" w:styleId="NoList415">
    <w:name w:val="No List415"/>
    <w:next w:val="a4"/>
    <w:uiPriority w:val="99"/>
    <w:semiHidden/>
    <w:unhideWhenUsed/>
    <w:rsid w:val="003E7471"/>
  </w:style>
  <w:style w:type="numbering" w:customStyle="1" w:styleId="NoList65">
    <w:name w:val="No List65"/>
    <w:next w:val="a4"/>
    <w:uiPriority w:val="99"/>
    <w:semiHidden/>
    <w:unhideWhenUsed/>
    <w:rsid w:val="003E7471"/>
  </w:style>
  <w:style w:type="numbering" w:customStyle="1" w:styleId="NoList75">
    <w:name w:val="No List75"/>
    <w:next w:val="a4"/>
    <w:uiPriority w:val="99"/>
    <w:semiHidden/>
    <w:unhideWhenUsed/>
    <w:rsid w:val="003E7471"/>
  </w:style>
  <w:style w:type="numbering" w:customStyle="1" w:styleId="NoList125">
    <w:name w:val="No List125"/>
    <w:next w:val="a4"/>
    <w:uiPriority w:val="99"/>
    <w:semiHidden/>
    <w:unhideWhenUsed/>
    <w:rsid w:val="003E7471"/>
  </w:style>
  <w:style w:type="numbering" w:customStyle="1" w:styleId="NoList225">
    <w:name w:val="No List225"/>
    <w:next w:val="a4"/>
    <w:uiPriority w:val="99"/>
    <w:semiHidden/>
    <w:unhideWhenUsed/>
    <w:rsid w:val="003E7471"/>
  </w:style>
  <w:style w:type="numbering" w:customStyle="1" w:styleId="NoList325">
    <w:name w:val="No List325"/>
    <w:next w:val="a4"/>
    <w:uiPriority w:val="99"/>
    <w:semiHidden/>
    <w:unhideWhenUsed/>
    <w:rsid w:val="003E7471"/>
  </w:style>
  <w:style w:type="numbering" w:customStyle="1" w:styleId="NoList424">
    <w:name w:val="No List424"/>
    <w:next w:val="a4"/>
    <w:uiPriority w:val="99"/>
    <w:semiHidden/>
    <w:unhideWhenUsed/>
    <w:rsid w:val="003E7471"/>
  </w:style>
  <w:style w:type="numbering" w:customStyle="1" w:styleId="NoList514">
    <w:name w:val="No List514"/>
    <w:next w:val="a4"/>
    <w:uiPriority w:val="99"/>
    <w:semiHidden/>
    <w:unhideWhenUsed/>
    <w:rsid w:val="003E7471"/>
  </w:style>
  <w:style w:type="numbering" w:customStyle="1" w:styleId="NoList2114">
    <w:name w:val="No List2114"/>
    <w:next w:val="a4"/>
    <w:uiPriority w:val="99"/>
    <w:semiHidden/>
    <w:unhideWhenUsed/>
    <w:rsid w:val="003E7471"/>
  </w:style>
  <w:style w:type="numbering" w:customStyle="1" w:styleId="NoList3114">
    <w:name w:val="No List3114"/>
    <w:next w:val="a4"/>
    <w:uiPriority w:val="99"/>
    <w:semiHidden/>
    <w:unhideWhenUsed/>
    <w:rsid w:val="003E7471"/>
  </w:style>
  <w:style w:type="numbering" w:customStyle="1" w:styleId="NoList4114">
    <w:name w:val="No List4114"/>
    <w:next w:val="a4"/>
    <w:uiPriority w:val="99"/>
    <w:semiHidden/>
    <w:unhideWhenUsed/>
    <w:rsid w:val="003E7471"/>
  </w:style>
  <w:style w:type="numbering" w:customStyle="1" w:styleId="NoList614">
    <w:name w:val="No List614"/>
    <w:next w:val="a4"/>
    <w:uiPriority w:val="99"/>
    <w:semiHidden/>
    <w:unhideWhenUsed/>
    <w:rsid w:val="003E7471"/>
  </w:style>
  <w:style w:type="numbering" w:customStyle="1" w:styleId="11140">
    <w:name w:val="无列表1114"/>
    <w:next w:val="a4"/>
    <w:semiHidden/>
    <w:rsid w:val="003E7471"/>
  </w:style>
  <w:style w:type="numbering" w:customStyle="1" w:styleId="NoList11114">
    <w:name w:val="No List11114"/>
    <w:next w:val="a4"/>
    <w:uiPriority w:val="99"/>
    <w:semiHidden/>
    <w:unhideWhenUsed/>
    <w:rsid w:val="003E7471"/>
  </w:style>
  <w:style w:type="numbering" w:customStyle="1" w:styleId="NoList714">
    <w:name w:val="No List714"/>
    <w:next w:val="a4"/>
    <w:uiPriority w:val="99"/>
    <w:semiHidden/>
    <w:unhideWhenUsed/>
    <w:rsid w:val="003E7471"/>
  </w:style>
  <w:style w:type="numbering" w:customStyle="1" w:styleId="NoList1214">
    <w:name w:val="No List1214"/>
    <w:next w:val="a4"/>
    <w:uiPriority w:val="99"/>
    <w:semiHidden/>
    <w:unhideWhenUsed/>
    <w:rsid w:val="003E7471"/>
  </w:style>
  <w:style w:type="numbering" w:customStyle="1" w:styleId="NoList2214">
    <w:name w:val="No List2214"/>
    <w:next w:val="a4"/>
    <w:uiPriority w:val="99"/>
    <w:semiHidden/>
    <w:unhideWhenUsed/>
    <w:rsid w:val="003E7471"/>
  </w:style>
  <w:style w:type="numbering" w:customStyle="1" w:styleId="NoList3214">
    <w:name w:val="No List3214"/>
    <w:next w:val="a4"/>
    <w:uiPriority w:val="99"/>
    <w:semiHidden/>
    <w:unhideWhenUsed/>
    <w:rsid w:val="003E7471"/>
  </w:style>
  <w:style w:type="numbering" w:customStyle="1" w:styleId="NoList84">
    <w:name w:val="No List84"/>
    <w:next w:val="a4"/>
    <w:uiPriority w:val="99"/>
    <w:semiHidden/>
    <w:unhideWhenUsed/>
    <w:rsid w:val="003E7471"/>
  </w:style>
  <w:style w:type="numbering" w:customStyle="1" w:styleId="NoList94">
    <w:name w:val="No List94"/>
    <w:next w:val="a4"/>
    <w:uiPriority w:val="99"/>
    <w:semiHidden/>
    <w:unhideWhenUsed/>
    <w:rsid w:val="003E7471"/>
  </w:style>
  <w:style w:type="numbering" w:customStyle="1" w:styleId="NoList814">
    <w:name w:val="No List814"/>
    <w:next w:val="a4"/>
    <w:uiPriority w:val="99"/>
    <w:semiHidden/>
    <w:unhideWhenUsed/>
    <w:rsid w:val="003E7471"/>
  </w:style>
  <w:style w:type="numbering" w:customStyle="1" w:styleId="NoList913">
    <w:name w:val="No List913"/>
    <w:next w:val="a4"/>
    <w:uiPriority w:val="99"/>
    <w:semiHidden/>
    <w:unhideWhenUsed/>
    <w:rsid w:val="003E7471"/>
  </w:style>
  <w:style w:type="numbering" w:customStyle="1" w:styleId="LFO194">
    <w:name w:val="LFO194"/>
    <w:basedOn w:val="a4"/>
    <w:rsid w:val="003E7471"/>
  </w:style>
  <w:style w:type="numbering" w:customStyle="1" w:styleId="NoList103">
    <w:name w:val="No List103"/>
    <w:next w:val="a4"/>
    <w:uiPriority w:val="99"/>
    <w:semiHidden/>
    <w:unhideWhenUsed/>
    <w:rsid w:val="003E7471"/>
  </w:style>
  <w:style w:type="numbering" w:customStyle="1" w:styleId="LFO1913">
    <w:name w:val="LFO1913"/>
    <w:basedOn w:val="a4"/>
    <w:rsid w:val="003E7471"/>
  </w:style>
  <w:style w:type="numbering" w:customStyle="1" w:styleId="1210">
    <w:name w:val="无列表121"/>
    <w:next w:val="a4"/>
    <w:semiHidden/>
    <w:rsid w:val="003E7471"/>
  </w:style>
  <w:style w:type="numbering" w:customStyle="1" w:styleId="1211">
    <w:name w:val="リストなし121"/>
    <w:next w:val="a4"/>
    <w:uiPriority w:val="99"/>
    <w:semiHidden/>
    <w:unhideWhenUsed/>
    <w:rsid w:val="003E7471"/>
  </w:style>
  <w:style w:type="numbering" w:customStyle="1" w:styleId="11111">
    <w:name w:val="リストなし1111"/>
    <w:next w:val="a4"/>
    <w:uiPriority w:val="99"/>
    <w:semiHidden/>
    <w:unhideWhenUsed/>
    <w:rsid w:val="003E7471"/>
  </w:style>
  <w:style w:type="numbering" w:customStyle="1" w:styleId="NoList131">
    <w:name w:val="No List131"/>
    <w:next w:val="a4"/>
    <w:uiPriority w:val="99"/>
    <w:semiHidden/>
    <w:unhideWhenUsed/>
    <w:rsid w:val="003E7471"/>
  </w:style>
  <w:style w:type="numbering" w:customStyle="1" w:styleId="NoList231">
    <w:name w:val="No List231"/>
    <w:next w:val="a4"/>
    <w:uiPriority w:val="99"/>
    <w:semiHidden/>
    <w:unhideWhenUsed/>
    <w:rsid w:val="003E7471"/>
  </w:style>
  <w:style w:type="numbering" w:customStyle="1" w:styleId="NoList331">
    <w:name w:val="No List331"/>
    <w:next w:val="a4"/>
    <w:uiPriority w:val="99"/>
    <w:semiHidden/>
    <w:unhideWhenUsed/>
    <w:rsid w:val="003E7471"/>
  </w:style>
  <w:style w:type="numbering" w:customStyle="1" w:styleId="NoList431">
    <w:name w:val="No List431"/>
    <w:next w:val="a4"/>
    <w:uiPriority w:val="99"/>
    <w:semiHidden/>
    <w:unhideWhenUsed/>
    <w:rsid w:val="003E7471"/>
  </w:style>
  <w:style w:type="numbering" w:customStyle="1" w:styleId="NoList521">
    <w:name w:val="No List521"/>
    <w:next w:val="a4"/>
    <w:uiPriority w:val="99"/>
    <w:semiHidden/>
    <w:unhideWhenUsed/>
    <w:rsid w:val="003E7471"/>
  </w:style>
  <w:style w:type="numbering" w:customStyle="1" w:styleId="NoList621">
    <w:name w:val="No List621"/>
    <w:next w:val="a4"/>
    <w:uiPriority w:val="99"/>
    <w:semiHidden/>
    <w:unhideWhenUsed/>
    <w:rsid w:val="003E7471"/>
  </w:style>
  <w:style w:type="numbering" w:customStyle="1" w:styleId="NoList721">
    <w:name w:val="No List721"/>
    <w:next w:val="a4"/>
    <w:uiPriority w:val="99"/>
    <w:semiHidden/>
    <w:unhideWhenUsed/>
    <w:rsid w:val="003E7471"/>
  </w:style>
  <w:style w:type="numbering" w:customStyle="1" w:styleId="NoList1121">
    <w:name w:val="No List1121"/>
    <w:next w:val="a4"/>
    <w:uiPriority w:val="99"/>
    <w:semiHidden/>
    <w:unhideWhenUsed/>
    <w:rsid w:val="003E7471"/>
  </w:style>
  <w:style w:type="numbering" w:customStyle="1" w:styleId="NoList2121">
    <w:name w:val="No List2121"/>
    <w:next w:val="a4"/>
    <w:uiPriority w:val="99"/>
    <w:semiHidden/>
    <w:unhideWhenUsed/>
    <w:rsid w:val="003E7471"/>
  </w:style>
  <w:style w:type="numbering" w:customStyle="1" w:styleId="NoList3121">
    <w:name w:val="No List3121"/>
    <w:next w:val="a4"/>
    <w:uiPriority w:val="99"/>
    <w:semiHidden/>
    <w:unhideWhenUsed/>
    <w:rsid w:val="003E7471"/>
  </w:style>
  <w:style w:type="numbering" w:customStyle="1" w:styleId="NoList4121">
    <w:name w:val="No List4121"/>
    <w:next w:val="a4"/>
    <w:uiPriority w:val="99"/>
    <w:semiHidden/>
    <w:unhideWhenUsed/>
    <w:rsid w:val="003E7471"/>
  </w:style>
  <w:style w:type="numbering" w:customStyle="1" w:styleId="NoList5111">
    <w:name w:val="No List5111"/>
    <w:next w:val="a4"/>
    <w:uiPriority w:val="99"/>
    <w:semiHidden/>
    <w:unhideWhenUsed/>
    <w:rsid w:val="003E7471"/>
  </w:style>
  <w:style w:type="numbering" w:customStyle="1" w:styleId="NoList6111">
    <w:name w:val="No List6111"/>
    <w:next w:val="a4"/>
    <w:uiPriority w:val="99"/>
    <w:semiHidden/>
    <w:unhideWhenUsed/>
    <w:rsid w:val="003E7471"/>
  </w:style>
  <w:style w:type="numbering" w:customStyle="1" w:styleId="NoList7111">
    <w:name w:val="No List7111"/>
    <w:next w:val="a4"/>
    <w:uiPriority w:val="99"/>
    <w:semiHidden/>
    <w:unhideWhenUsed/>
    <w:rsid w:val="003E7471"/>
  </w:style>
  <w:style w:type="numbering" w:customStyle="1" w:styleId="NoList8111">
    <w:name w:val="No List8111"/>
    <w:next w:val="a4"/>
    <w:uiPriority w:val="99"/>
    <w:semiHidden/>
    <w:unhideWhenUsed/>
    <w:rsid w:val="003E7471"/>
  </w:style>
  <w:style w:type="numbering" w:customStyle="1" w:styleId="NoList1221">
    <w:name w:val="No List1221"/>
    <w:next w:val="a4"/>
    <w:uiPriority w:val="99"/>
    <w:semiHidden/>
    <w:rsid w:val="003E7471"/>
  </w:style>
  <w:style w:type="numbering" w:customStyle="1" w:styleId="NoList11121">
    <w:name w:val="No List11121"/>
    <w:next w:val="a4"/>
    <w:uiPriority w:val="99"/>
    <w:semiHidden/>
    <w:unhideWhenUsed/>
    <w:rsid w:val="003E7471"/>
  </w:style>
  <w:style w:type="numbering" w:customStyle="1" w:styleId="11210">
    <w:name w:val="无列表1121"/>
    <w:next w:val="a4"/>
    <w:semiHidden/>
    <w:rsid w:val="003E7471"/>
  </w:style>
  <w:style w:type="numbering" w:customStyle="1" w:styleId="NoList2221">
    <w:name w:val="No List2221"/>
    <w:next w:val="a4"/>
    <w:uiPriority w:val="99"/>
    <w:semiHidden/>
    <w:unhideWhenUsed/>
    <w:rsid w:val="003E7471"/>
  </w:style>
  <w:style w:type="numbering" w:customStyle="1" w:styleId="NoList3221">
    <w:name w:val="No List3221"/>
    <w:next w:val="a4"/>
    <w:uiPriority w:val="99"/>
    <w:semiHidden/>
    <w:unhideWhenUsed/>
    <w:rsid w:val="003E7471"/>
  </w:style>
  <w:style w:type="numbering" w:customStyle="1" w:styleId="NoList4211">
    <w:name w:val="No List4211"/>
    <w:next w:val="a4"/>
    <w:uiPriority w:val="99"/>
    <w:semiHidden/>
    <w:unhideWhenUsed/>
    <w:rsid w:val="003E7471"/>
  </w:style>
  <w:style w:type="numbering" w:customStyle="1" w:styleId="NoList21111">
    <w:name w:val="No List21111"/>
    <w:next w:val="a4"/>
    <w:uiPriority w:val="99"/>
    <w:semiHidden/>
    <w:unhideWhenUsed/>
    <w:rsid w:val="003E7471"/>
  </w:style>
  <w:style w:type="numbering" w:customStyle="1" w:styleId="NoList31111">
    <w:name w:val="No List31111"/>
    <w:next w:val="a4"/>
    <w:uiPriority w:val="99"/>
    <w:semiHidden/>
    <w:unhideWhenUsed/>
    <w:rsid w:val="003E7471"/>
  </w:style>
  <w:style w:type="numbering" w:customStyle="1" w:styleId="NoList41111">
    <w:name w:val="No List41111"/>
    <w:next w:val="a4"/>
    <w:uiPriority w:val="99"/>
    <w:semiHidden/>
    <w:unhideWhenUsed/>
    <w:rsid w:val="003E7471"/>
  </w:style>
  <w:style w:type="numbering" w:customStyle="1" w:styleId="111110">
    <w:name w:val="无列表11111"/>
    <w:next w:val="a4"/>
    <w:semiHidden/>
    <w:rsid w:val="003E7471"/>
  </w:style>
  <w:style w:type="numbering" w:customStyle="1" w:styleId="NoList111111">
    <w:name w:val="No List111111"/>
    <w:next w:val="a4"/>
    <w:uiPriority w:val="99"/>
    <w:semiHidden/>
    <w:unhideWhenUsed/>
    <w:rsid w:val="003E7471"/>
  </w:style>
  <w:style w:type="numbering" w:customStyle="1" w:styleId="NoList12111">
    <w:name w:val="No List12111"/>
    <w:next w:val="a4"/>
    <w:uiPriority w:val="99"/>
    <w:semiHidden/>
    <w:unhideWhenUsed/>
    <w:rsid w:val="003E7471"/>
  </w:style>
  <w:style w:type="numbering" w:customStyle="1" w:styleId="NoList22111">
    <w:name w:val="No List22111"/>
    <w:next w:val="a4"/>
    <w:uiPriority w:val="99"/>
    <w:semiHidden/>
    <w:unhideWhenUsed/>
    <w:rsid w:val="003E7471"/>
  </w:style>
  <w:style w:type="numbering" w:customStyle="1" w:styleId="NoList32111">
    <w:name w:val="No List32111"/>
    <w:next w:val="a4"/>
    <w:uiPriority w:val="99"/>
    <w:semiHidden/>
    <w:unhideWhenUsed/>
    <w:rsid w:val="003E7471"/>
  </w:style>
  <w:style w:type="numbering" w:customStyle="1" w:styleId="NoList141">
    <w:name w:val="No List141"/>
    <w:next w:val="a4"/>
    <w:uiPriority w:val="99"/>
    <w:semiHidden/>
    <w:unhideWhenUsed/>
    <w:rsid w:val="003E7471"/>
  </w:style>
  <w:style w:type="numbering" w:customStyle="1" w:styleId="NoList151">
    <w:name w:val="No List151"/>
    <w:next w:val="a4"/>
    <w:uiPriority w:val="99"/>
    <w:semiHidden/>
    <w:unhideWhenUsed/>
    <w:rsid w:val="003E7471"/>
  </w:style>
  <w:style w:type="numbering" w:customStyle="1" w:styleId="NoList241">
    <w:name w:val="No List241"/>
    <w:next w:val="a4"/>
    <w:uiPriority w:val="99"/>
    <w:semiHidden/>
    <w:unhideWhenUsed/>
    <w:rsid w:val="003E7471"/>
  </w:style>
  <w:style w:type="numbering" w:customStyle="1" w:styleId="NoList341">
    <w:name w:val="No List341"/>
    <w:next w:val="a4"/>
    <w:uiPriority w:val="99"/>
    <w:semiHidden/>
    <w:unhideWhenUsed/>
    <w:rsid w:val="003E7471"/>
  </w:style>
  <w:style w:type="numbering" w:customStyle="1" w:styleId="NoList441">
    <w:name w:val="No List441"/>
    <w:next w:val="a4"/>
    <w:uiPriority w:val="99"/>
    <w:semiHidden/>
    <w:unhideWhenUsed/>
    <w:rsid w:val="003E7471"/>
  </w:style>
  <w:style w:type="numbering" w:customStyle="1" w:styleId="NoList531">
    <w:name w:val="No List531"/>
    <w:next w:val="a4"/>
    <w:uiPriority w:val="99"/>
    <w:semiHidden/>
    <w:unhideWhenUsed/>
    <w:rsid w:val="003E7471"/>
  </w:style>
  <w:style w:type="numbering" w:customStyle="1" w:styleId="NoList631">
    <w:name w:val="No List631"/>
    <w:next w:val="a4"/>
    <w:uiPriority w:val="99"/>
    <w:semiHidden/>
    <w:unhideWhenUsed/>
    <w:rsid w:val="003E7471"/>
  </w:style>
  <w:style w:type="numbering" w:customStyle="1" w:styleId="NoList731">
    <w:name w:val="No List731"/>
    <w:next w:val="a4"/>
    <w:uiPriority w:val="99"/>
    <w:semiHidden/>
    <w:unhideWhenUsed/>
    <w:rsid w:val="003E7471"/>
  </w:style>
  <w:style w:type="numbering" w:customStyle="1" w:styleId="NoList821">
    <w:name w:val="No List821"/>
    <w:next w:val="a4"/>
    <w:uiPriority w:val="99"/>
    <w:semiHidden/>
    <w:unhideWhenUsed/>
    <w:rsid w:val="003E7471"/>
  </w:style>
  <w:style w:type="numbering" w:customStyle="1" w:styleId="NoList921">
    <w:name w:val="No List921"/>
    <w:next w:val="a4"/>
    <w:uiPriority w:val="99"/>
    <w:semiHidden/>
    <w:unhideWhenUsed/>
    <w:rsid w:val="003E7471"/>
  </w:style>
  <w:style w:type="numbering" w:customStyle="1" w:styleId="NoList1131">
    <w:name w:val="No List1131"/>
    <w:next w:val="a4"/>
    <w:uiPriority w:val="99"/>
    <w:semiHidden/>
    <w:unhideWhenUsed/>
    <w:rsid w:val="003E7471"/>
  </w:style>
  <w:style w:type="numbering" w:customStyle="1" w:styleId="NoList2131">
    <w:name w:val="No List2131"/>
    <w:next w:val="a4"/>
    <w:uiPriority w:val="99"/>
    <w:semiHidden/>
    <w:unhideWhenUsed/>
    <w:rsid w:val="003E7471"/>
  </w:style>
  <w:style w:type="numbering" w:customStyle="1" w:styleId="NoList3131">
    <w:name w:val="No List3131"/>
    <w:next w:val="a4"/>
    <w:uiPriority w:val="99"/>
    <w:semiHidden/>
    <w:unhideWhenUsed/>
    <w:rsid w:val="003E7471"/>
  </w:style>
  <w:style w:type="numbering" w:customStyle="1" w:styleId="NoList4131">
    <w:name w:val="No List4131"/>
    <w:next w:val="a4"/>
    <w:uiPriority w:val="99"/>
    <w:semiHidden/>
    <w:unhideWhenUsed/>
    <w:rsid w:val="003E7471"/>
  </w:style>
  <w:style w:type="numbering" w:customStyle="1" w:styleId="NoList5121">
    <w:name w:val="No List5121"/>
    <w:next w:val="a4"/>
    <w:uiPriority w:val="99"/>
    <w:semiHidden/>
    <w:unhideWhenUsed/>
    <w:rsid w:val="003E7471"/>
  </w:style>
  <w:style w:type="numbering" w:customStyle="1" w:styleId="NoList6121">
    <w:name w:val="No List6121"/>
    <w:next w:val="a4"/>
    <w:uiPriority w:val="99"/>
    <w:semiHidden/>
    <w:unhideWhenUsed/>
    <w:rsid w:val="003E7471"/>
  </w:style>
  <w:style w:type="numbering" w:customStyle="1" w:styleId="NoList7121">
    <w:name w:val="No List7121"/>
    <w:next w:val="a4"/>
    <w:uiPriority w:val="99"/>
    <w:semiHidden/>
    <w:unhideWhenUsed/>
    <w:rsid w:val="003E7471"/>
  </w:style>
  <w:style w:type="numbering" w:customStyle="1" w:styleId="NoList8121">
    <w:name w:val="No List8121"/>
    <w:next w:val="a4"/>
    <w:uiPriority w:val="99"/>
    <w:semiHidden/>
    <w:unhideWhenUsed/>
    <w:rsid w:val="003E7471"/>
  </w:style>
  <w:style w:type="numbering" w:customStyle="1" w:styleId="NoList9111">
    <w:name w:val="No List9111"/>
    <w:next w:val="a4"/>
    <w:uiPriority w:val="99"/>
    <w:semiHidden/>
    <w:unhideWhenUsed/>
    <w:rsid w:val="003E7471"/>
  </w:style>
  <w:style w:type="numbering" w:customStyle="1" w:styleId="LFO1921">
    <w:name w:val="LFO1921"/>
    <w:basedOn w:val="a4"/>
    <w:rsid w:val="003E7471"/>
  </w:style>
  <w:style w:type="numbering" w:customStyle="1" w:styleId="NoList1011">
    <w:name w:val="No List1011"/>
    <w:next w:val="a4"/>
    <w:uiPriority w:val="99"/>
    <w:semiHidden/>
    <w:unhideWhenUsed/>
    <w:rsid w:val="003E7471"/>
  </w:style>
  <w:style w:type="numbering" w:customStyle="1" w:styleId="LFO19111">
    <w:name w:val="LFO19111"/>
    <w:basedOn w:val="a4"/>
    <w:rsid w:val="003E7471"/>
  </w:style>
  <w:style w:type="numbering" w:customStyle="1" w:styleId="NoList1231">
    <w:name w:val="No List1231"/>
    <w:next w:val="a4"/>
    <w:uiPriority w:val="99"/>
    <w:semiHidden/>
    <w:rsid w:val="003E7471"/>
  </w:style>
  <w:style w:type="numbering" w:customStyle="1" w:styleId="NoList11131">
    <w:name w:val="No List11131"/>
    <w:next w:val="a4"/>
    <w:uiPriority w:val="99"/>
    <w:semiHidden/>
    <w:unhideWhenUsed/>
    <w:rsid w:val="003E7471"/>
  </w:style>
  <w:style w:type="numbering" w:customStyle="1" w:styleId="1310">
    <w:name w:val="无列表131"/>
    <w:next w:val="a4"/>
    <w:semiHidden/>
    <w:rsid w:val="003E7471"/>
  </w:style>
  <w:style w:type="numbering" w:customStyle="1" w:styleId="1311">
    <w:name w:val="リストなし131"/>
    <w:next w:val="a4"/>
    <w:uiPriority w:val="99"/>
    <w:semiHidden/>
    <w:unhideWhenUsed/>
    <w:rsid w:val="003E7471"/>
  </w:style>
  <w:style w:type="numbering" w:customStyle="1" w:styleId="11310">
    <w:name w:val="无列表1131"/>
    <w:next w:val="a4"/>
    <w:semiHidden/>
    <w:rsid w:val="003E7471"/>
  </w:style>
  <w:style w:type="numbering" w:customStyle="1" w:styleId="11211">
    <w:name w:val="リストなし1121"/>
    <w:next w:val="a4"/>
    <w:uiPriority w:val="99"/>
    <w:semiHidden/>
    <w:unhideWhenUsed/>
    <w:rsid w:val="003E7471"/>
  </w:style>
  <w:style w:type="numbering" w:customStyle="1" w:styleId="NoList2231">
    <w:name w:val="No List2231"/>
    <w:next w:val="a4"/>
    <w:uiPriority w:val="99"/>
    <w:semiHidden/>
    <w:unhideWhenUsed/>
    <w:rsid w:val="003E7471"/>
  </w:style>
  <w:style w:type="numbering" w:customStyle="1" w:styleId="NoList3231">
    <w:name w:val="No List3231"/>
    <w:next w:val="a4"/>
    <w:uiPriority w:val="99"/>
    <w:semiHidden/>
    <w:unhideWhenUsed/>
    <w:rsid w:val="003E7471"/>
  </w:style>
  <w:style w:type="numbering" w:customStyle="1" w:styleId="NoList4221">
    <w:name w:val="No List4221"/>
    <w:next w:val="a4"/>
    <w:uiPriority w:val="99"/>
    <w:semiHidden/>
    <w:unhideWhenUsed/>
    <w:rsid w:val="003E7471"/>
  </w:style>
  <w:style w:type="numbering" w:customStyle="1" w:styleId="NoList21121">
    <w:name w:val="No List21121"/>
    <w:next w:val="a4"/>
    <w:uiPriority w:val="99"/>
    <w:semiHidden/>
    <w:unhideWhenUsed/>
    <w:rsid w:val="003E7471"/>
  </w:style>
  <w:style w:type="numbering" w:customStyle="1" w:styleId="NoList31121">
    <w:name w:val="No List31121"/>
    <w:next w:val="a4"/>
    <w:uiPriority w:val="99"/>
    <w:semiHidden/>
    <w:unhideWhenUsed/>
    <w:rsid w:val="003E7471"/>
  </w:style>
  <w:style w:type="numbering" w:customStyle="1" w:styleId="NoList41121">
    <w:name w:val="No List41121"/>
    <w:next w:val="a4"/>
    <w:uiPriority w:val="99"/>
    <w:semiHidden/>
    <w:unhideWhenUsed/>
    <w:rsid w:val="003E7471"/>
  </w:style>
  <w:style w:type="numbering" w:customStyle="1" w:styleId="11121">
    <w:name w:val="无列表11121"/>
    <w:next w:val="a4"/>
    <w:semiHidden/>
    <w:rsid w:val="003E7471"/>
  </w:style>
  <w:style w:type="numbering" w:customStyle="1" w:styleId="NoList111121">
    <w:name w:val="No List111121"/>
    <w:next w:val="a4"/>
    <w:uiPriority w:val="99"/>
    <w:semiHidden/>
    <w:unhideWhenUsed/>
    <w:rsid w:val="003E7471"/>
  </w:style>
  <w:style w:type="numbering" w:customStyle="1" w:styleId="NoList12121">
    <w:name w:val="No List12121"/>
    <w:next w:val="a4"/>
    <w:uiPriority w:val="99"/>
    <w:semiHidden/>
    <w:unhideWhenUsed/>
    <w:rsid w:val="003E7471"/>
  </w:style>
  <w:style w:type="numbering" w:customStyle="1" w:styleId="NoList22121">
    <w:name w:val="No List22121"/>
    <w:next w:val="a4"/>
    <w:uiPriority w:val="99"/>
    <w:semiHidden/>
    <w:unhideWhenUsed/>
    <w:rsid w:val="003E7471"/>
  </w:style>
  <w:style w:type="numbering" w:customStyle="1" w:styleId="NoList32121">
    <w:name w:val="No List32121"/>
    <w:next w:val="a4"/>
    <w:uiPriority w:val="99"/>
    <w:semiHidden/>
    <w:unhideWhenUsed/>
    <w:rsid w:val="003E7471"/>
  </w:style>
  <w:style w:type="numbering" w:customStyle="1" w:styleId="NoList161">
    <w:name w:val="No List161"/>
    <w:next w:val="a4"/>
    <w:uiPriority w:val="99"/>
    <w:semiHidden/>
    <w:unhideWhenUsed/>
    <w:rsid w:val="003E7471"/>
  </w:style>
  <w:style w:type="numbering" w:customStyle="1" w:styleId="NoList171">
    <w:name w:val="No List171"/>
    <w:next w:val="a4"/>
    <w:uiPriority w:val="99"/>
    <w:semiHidden/>
    <w:unhideWhenUsed/>
    <w:rsid w:val="003E7471"/>
  </w:style>
  <w:style w:type="numbering" w:customStyle="1" w:styleId="NoList251">
    <w:name w:val="No List251"/>
    <w:next w:val="a4"/>
    <w:uiPriority w:val="99"/>
    <w:semiHidden/>
    <w:unhideWhenUsed/>
    <w:rsid w:val="003E7471"/>
  </w:style>
  <w:style w:type="numbering" w:customStyle="1" w:styleId="NoList351">
    <w:name w:val="No List351"/>
    <w:next w:val="a4"/>
    <w:uiPriority w:val="99"/>
    <w:semiHidden/>
    <w:unhideWhenUsed/>
    <w:rsid w:val="003E7471"/>
  </w:style>
  <w:style w:type="numbering" w:customStyle="1" w:styleId="NoList451">
    <w:name w:val="No List451"/>
    <w:next w:val="a4"/>
    <w:uiPriority w:val="99"/>
    <w:semiHidden/>
    <w:unhideWhenUsed/>
    <w:rsid w:val="003E7471"/>
  </w:style>
  <w:style w:type="numbering" w:customStyle="1" w:styleId="NoList541">
    <w:name w:val="No List541"/>
    <w:next w:val="a4"/>
    <w:uiPriority w:val="99"/>
    <w:semiHidden/>
    <w:unhideWhenUsed/>
    <w:rsid w:val="003E7471"/>
  </w:style>
  <w:style w:type="numbering" w:customStyle="1" w:styleId="NoList641">
    <w:name w:val="No List641"/>
    <w:next w:val="a4"/>
    <w:uiPriority w:val="99"/>
    <w:semiHidden/>
    <w:unhideWhenUsed/>
    <w:rsid w:val="003E7471"/>
  </w:style>
  <w:style w:type="numbering" w:customStyle="1" w:styleId="NoList741">
    <w:name w:val="No List741"/>
    <w:next w:val="a4"/>
    <w:uiPriority w:val="99"/>
    <w:semiHidden/>
    <w:unhideWhenUsed/>
    <w:rsid w:val="003E7471"/>
  </w:style>
  <w:style w:type="numbering" w:customStyle="1" w:styleId="NoList831">
    <w:name w:val="No List831"/>
    <w:next w:val="a4"/>
    <w:uiPriority w:val="99"/>
    <w:semiHidden/>
    <w:unhideWhenUsed/>
    <w:rsid w:val="003E7471"/>
  </w:style>
  <w:style w:type="numbering" w:customStyle="1" w:styleId="NoList931">
    <w:name w:val="No List931"/>
    <w:next w:val="a4"/>
    <w:uiPriority w:val="99"/>
    <w:semiHidden/>
    <w:unhideWhenUsed/>
    <w:rsid w:val="003E7471"/>
  </w:style>
  <w:style w:type="numbering" w:customStyle="1" w:styleId="NoList1141">
    <w:name w:val="No List1141"/>
    <w:next w:val="a4"/>
    <w:uiPriority w:val="99"/>
    <w:semiHidden/>
    <w:unhideWhenUsed/>
    <w:rsid w:val="003E7471"/>
  </w:style>
  <w:style w:type="numbering" w:customStyle="1" w:styleId="NoList2141">
    <w:name w:val="No List2141"/>
    <w:next w:val="a4"/>
    <w:uiPriority w:val="99"/>
    <w:semiHidden/>
    <w:unhideWhenUsed/>
    <w:rsid w:val="003E7471"/>
  </w:style>
  <w:style w:type="numbering" w:customStyle="1" w:styleId="NoList3141">
    <w:name w:val="No List3141"/>
    <w:next w:val="a4"/>
    <w:uiPriority w:val="99"/>
    <w:semiHidden/>
    <w:unhideWhenUsed/>
    <w:rsid w:val="003E7471"/>
  </w:style>
  <w:style w:type="numbering" w:customStyle="1" w:styleId="NoList4141">
    <w:name w:val="No List4141"/>
    <w:next w:val="a4"/>
    <w:uiPriority w:val="99"/>
    <w:semiHidden/>
    <w:unhideWhenUsed/>
    <w:rsid w:val="003E7471"/>
  </w:style>
  <w:style w:type="numbering" w:customStyle="1" w:styleId="NoList5131">
    <w:name w:val="No List5131"/>
    <w:next w:val="a4"/>
    <w:uiPriority w:val="99"/>
    <w:semiHidden/>
    <w:unhideWhenUsed/>
    <w:rsid w:val="003E7471"/>
  </w:style>
  <w:style w:type="numbering" w:customStyle="1" w:styleId="NoList6131">
    <w:name w:val="No List6131"/>
    <w:next w:val="a4"/>
    <w:uiPriority w:val="99"/>
    <w:semiHidden/>
    <w:unhideWhenUsed/>
    <w:rsid w:val="003E7471"/>
  </w:style>
  <w:style w:type="numbering" w:customStyle="1" w:styleId="NoList7131">
    <w:name w:val="No List7131"/>
    <w:next w:val="a4"/>
    <w:uiPriority w:val="99"/>
    <w:semiHidden/>
    <w:unhideWhenUsed/>
    <w:rsid w:val="003E7471"/>
  </w:style>
  <w:style w:type="numbering" w:customStyle="1" w:styleId="NoList8131">
    <w:name w:val="No List8131"/>
    <w:next w:val="a4"/>
    <w:uiPriority w:val="99"/>
    <w:semiHidden/>
    <w:unhideWhenUsed/>
    <w:rsid w:val="003E7471"/>
  </w:style>
  <w:style w:type="numbering" w:customStyle="1" w:styleId="NoList9121">
    <w:name w:val="No List9121"/>
    <w:next w:val="a4"/>
    <w:uiPriority w:val="99"/>
    <w:semiHidden/>
    <w:unhideWhenUsed/>
    <w:rsid w:val="003E7471"/>
  </w:style>
  <w:style w:type="numbering" w:customStyle="1" w:styleId="LFO1931">
    <w:name w:val="LFO1931"/>
    <w:basedOn w:val="a4"/>
    <w:rsid w:val="003E7471"/>
  </w:style>
  <w:style w:type="numbering" w:customStyle="1" w:styleId="NoList1021">
    <w:name w:val="No List1021"/>
    <w:next w:val="a4"/>
    <w:uiPriority w:val="99"/>
    <w:semiHidden/>
    <w:unhideWhenUsed/>
    <w:rsid w:val="003E7471"/>
  </w:style>
  <w:style w:type="numbering" w:customStyle="1" w:styleId="LFO19121">
    <w:name w:val="LFO19121"/>
    <w:basedOn w:val="a4"/>
    <w:rsid w:val="003E7471"/>
  </w:style>
  <w:style w:type="numbering" w:customStyle="1" w:styleId="NoList1241">
    <w:name w:val="No List1241"/>
    <w:next w:val="a4"/>
    <w:uiPriority w:val="99"/>
    <w:semiHidden/>
    <w:rsid w:val="003E7471"/>
  </w:style>
  <w:style w:type="numbering" w:customStyle="1" w:styleId="NoList11141">
    <w:name w:val="No List11141"/>
    <w:next w:val="a4"/>
    <w:uiPriority w:val="99"/>
    <w:semiHidden/>
    <w:unhideWhenUsed/>
    <w:rsid w:val="003E7471"/>
  </w:style>
  <w:style w:type="numbering" w:customStyle="1" w:styleId="1410">
    <w:name w:val="无列表141"/>
    <w:next w:val="a4"/>
    <w:semiHidden/>
    <w:rsid w:val="003E7471"/>
  </w:style>
  <w:style w:type="numbering" w:customStyle="1" w:styleId="1411">
    <w:name w:val="リストなし141"/>
    <w:next w:val="a4"/>
    <w:uiPriority w:val="99"/>
    <w:semiHidden/>
    <w:unhideWhenUsed/>
    <w:rsid w:val="003E7471"/>
  </w:style>
  <w:style w:type="numbering" w:customStyle="1" w:styleId="11410">
    <w:name w:val="无列表1141"/>
    <w:next w:val="a4"/>
    <w:semiHidden/>
    <w:rsid w:val="003E7471"/>
  </w:style>
  <w:style w:type="numbering" w:customStyle="1" w:styleId="11311">
    <w:name w:val="リストなし1131"/>
    <w:next w:val="a4"/>
    <w:uiPriority w:val="99"/>
    <w:semiHidden/>
    <w:unhideWhenUsed/>
    <w:rsid w:val="003E7471"/>
  </w:style>
  <w:style w:type="numbering" w:customStyle="1" w:styleId="NoList2241">
    <w:name w:val="No List2241"/>
    <w:next w:val="a4"/>
    <w:uiPriority w:val="99"/>
    <w:semiHidden/>
    <w:unhideWhenUsed/>
    <w:rsid w:val="003E7471"/>
  </w:style>
  <w:style w:type="numbering" w:customStyle="1" w:styleId="NoList3241">
    <w:name w:val="No List3241"/>
    <w:next w:val="a4"/>
    <w:uiPriority w:val="99"/>
    <w:semiHidden/>
    <w:unhideWhenUsed/>
    <w:rsid w:val="003E7471"/>
  </w:style>
  <w:style w:type="numbering" w:customStyle="1" w:styleId="NoList4231">
    <w:name w:val="No List4231"/>
    <w:next w:val="a4"/>
    <w:uiPriority w:val="99"/>
    <w:semiHidden/>
    <w:unhideWhenUsed/>
    <w:rsid w:val="003E7471"/>
  </w:style>
  <w:style w:type="numbering" w:customStyle="1" w:styleId="NoList21131">
    <w:name w:val="No List21131"/>
    <w:next w:val="a4"/>
    <w:uiPriority w:val="99"/>
    <w:semiHidden/>
    <w:unhideWhenUsed/>
    <w:rsid w:val="003E7471"/>
  </w:style>
  <w:style w:type="numbering" w:customStyle="1" w:styleId="NoList31131">
    <w:name w:val="No List31131"/>
    <w:next w:val="a4"/>
    <w:uiPriority w:val="99"/>
    <w:semiHidden/>
    <w:unhideWhenUsed/>
    <w:rsid w:val="003E7471"/>
  </w:style>
  <w:style w:type="numbering" w:customStyle="1" w:styleId="NoList41131">
    <w:name w:val="No List41131"/>
    <w:next w:val="a4"/>
    <w:uiPriority w:val="99"/>
    <w:semiHidden/>
    <w:unhideWhenUsed/>
    <w:rsid w:val="003E7471"/>
  </w:style>
  <w:style w:type="numbering" w:customStyle="1" w:styleId="11131">
    <w:name w:val="无列表11131"/>
    <w:next w:val="a4"/>
    <w:semiHidden/>
    <w:rsid w:val="003E7471"/>
  </w:style>
  <w:style w:type="numbering" w:customStyle="1" w:styleId="NoList111131">
    <w:name w:val="No List111131"/>
    <w:next w:val="a4"/>
    <w:uiPriority w:val="99"/>
    <w:semiHidden/>
    <w:unhideWhenUsed/>
    <w:rsid w:val="003E7471"/>
  </w:style>
  <w:style w:type="numbering" w:customStyle="1" w:styleId="NoList12131">
    <w:name w:val="No List12131"/>
    <w:next w:val="a4"/>
    <w:uiPriority w:val="99"/>
    <w:semiHidden/>
    <w:unhideWhenUsed/>
    <w:rsid w:val="003E7471"/>
  </w:style>
  <w:style w:type="numbering" w:customStyle="1" w:styleId="NoList22131">
    <w:name w:val="No List22131"/>
    <w:next w:val="a4"/>
    <w:uiPriority w:val="99"/>
    <w:semiHidden/>
    <w:unhideWhenUsed/>
    <w:rsid w:val="003E7471"/>
  </w:style>
  <w:style w:type="numbering" w:customStyle="1" w:styleId="NoList32131">
    <w:name w:val="No List32131"/>
    <w:next w:val="a4"/>
    <w:uiPriority w:val="99"/>
    <w:semiHidden/>
    <w:unhideWhenUsed/>
    <w:rsid w:val="003E7471"/>
  </w:style>
  <w:style w:type="character" w:customStyle="1" w:styleId="font01">
    <w:name w:val="font01"/>
    <w:basedOn w:val="a2"/>
    <w:qFormat/>
    <w:rsid w:val="003E7471"/>
    <w:rPr>
      <w:rFonts w:ascii="Arial" w:hAnsi="Arial" w:cs="Arial" w:hint="default"/>
      <w:color w:val="000000"/>
      <w:sz w:val="18"/>
      <w:szCs w:val="18"/>
      <w:u w:val="none"/>
      <w:vertAlign w:val="superscript"/>
    </w:rPr>
  </w:style>
  <w:style w:type="character" w:customStyle="1" w:styleId="font51">
    <w:name w:val="font51"/>
    <w:basedOn w:val="a2"/>
    <w:qFormat/>
    <w:rsid w:val="003E7471"/>
    <w:rPr>
      <w:rFonts w:ascii="Arial" w:hAnsi="Arial" w:cs="Arial" w:hint="default"/>
      <w:color w:val="000000"/>
      <w:sz w:val="21"/>
      <w:szCs w:val="21"/>
      <w:u w:val="none"/>
    </w:rPr>
  </w:style>
  <w:style w:type="character" w:customStyle="1" w:styleId="2f5">
    <w:name w:val="不明显参考2"/>
    <w:uiPriority w:val="31"/>
    <w:qFormat/>
    <w:rsid w:val="003E7471"/>
    <w:rPr>
      <w:smallCaps/>
      <w:color w:val="5A5A5A"/>
    </w:rPr>
  </w:style>
  <w:style w:type="paragraph" w:customStyle="1" w:styleId="TOC20">
    <w:name w:val="TOC 标题2"/>
    <w:basedOn w:val="11"/>
    <w:next w:val="a1"/>
    <w:uiPriority w:val="39"/>
    <w:unhideWhenUsed/>
    <w:qFormat/>
    <w:rsid w:val="003E7471"/>
    <w:pPr>
      <w:spacing w:after="0" w:line="259" w:lineRule="auto"/>
      <w:outlineLvl w:val="9"/>
    </w:pPr>
    <w:rPr>
      <w:rFonts w:ascii="Calibri Light" w:eastAsiaTheme="minorEastAsia" w:hAnsi="Calibri Light"/>
      <w:color w:val="2F5496"/>
      <w:szCs w:val="32"/>
      <w:lang w:val="en-US" w:eastAsia="en-GB"/>
    </w:rPr>
  </w:style>
  <w:style w:type="table" w:customStyle="1" w:styleId="3210">
    <w:name w:val="网格型321"/>
    <w:basedOn w:val="a3"/>
    <w:qFormat/>
    <w:rsid w:val="003E747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3E747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3E747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3E747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3E74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3E747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b"/>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b"/>
    <w:qFormat/>
    <w:rsid w:val="003E7471"/>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
    <w:name w:val="无列表3"/>
    <w:next w:val="a4"/>
    <w:uiPriority w:val="99"/>
    <w:semiHidden/>
    <w:unhideWhenUsed/>
    <w:rsid w:val="003E7471"/>
  </w:style>
  <w:style w:type="table" w:customStyle="1" w:styleId="TableGrid46">
    <w:name w:val="Table Grid46"/>
    <w:basedOn w:val="a3"/>
    <w:qFormat/>
    <w:rsid w:val="003E747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3E747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E7471"/>
    <w:rPr>
      <w:rFonts w:eastAsia="MS Mincho"/>
      <w:lang w:eastAsia="en-US"/>
    </w:rPr>
    <w:tblPr/>
  </w:style>
  <w:style w:type="table" w:customStyle="1" w:styleId="TableGrid65">
    <w:name w:val="Table Grid65"/>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3E74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3E7471"/>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E7471"/>
    <w:rPr>
      <w:rFonts w:eastAsia="MS Mincho"/>
      <w:lang w:eastAsia="en-US"/>
    </w:rPr>
    <w:tblPr/>
  </w:style>
  <w:style w:type="table" w:customStyle="1" w:styleId="Tabellengitternetz1122">
    <w:name w:val="Tabellengitternetz112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3E7471"/>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3E7471"/>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3E7471"/>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3E7471"/>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3E7471"/>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3E7471"/>
    <w:rPr>
      <w:color w:val="605E5C"/>
      <w:shd w:val="clear" w:color="auto" w:fill="E1DFDD"/>
    </w:rPr>
  </w:style>
  <w:style w:type="table" w:customStyle="1" w:styleId="270">
    <w:name w:val="古典型 27"/>
    <w:basedOn w:val="a3"/>
    <w:next w:val="2d"/>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5"/>
    <w:semiHidden/>
    <w:unhideWhenUsed/>
    <w:qFormat/>
    <w:rsid w:val="003E747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3E7471"/>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3E7471"/>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d"/>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5"/>
    <w:semiHidden/>
    <w:unhideWhenUsed/>
    <w:qFormat/>
    <w:rsid w:val="003E747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3E7471"/>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3E7471"/>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b"/>
    <w:uiPriority w:val="39"/>
    <w:qFormat/>
    <w:rsid w:val="003E74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b"/>
    <w:qFormat/>
    <w:rsid w:val="003E7471"/>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b"/>
    <w:uiPriority w:val="39"/>
    <w:qFormat/>
    <w:rsid w:val="003E74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b"/>
    <w:qFormat/>
    <w:rsid w:val="003E7471"/>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b"/>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b"/>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b"/>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b"/>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b"/>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b"/>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b"/>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b"/>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b"/>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b"/>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b"/>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d"/>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b"/>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b"/>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b"/>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b"/>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d"/>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b"/>
    <w:uiPriority w:val="39"/>
    <w:qFormat/>
    <w:rsid w:val="003E7471"/>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b"/>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b"/>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b"/>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b"/>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b"/>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b"/>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b"/>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b"/>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b"/>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b"/>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b"/>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b"/>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b"/>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b"/>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b"/>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b"/>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b"/>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b"/>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b"/>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b"/>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b"/>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b"/>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b"/>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b"/>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b"/>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b"/>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b"/>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b"/>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b"/>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b"/>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b"/>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b"/>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b"/>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b"/>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b"/>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b"/>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b"/>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b"/>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b"/>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b"/>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b"/>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b"/>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b"/>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b"/>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b"/>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b"/>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b"/>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b"/>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b"/>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b"/>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b"/>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b"/>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b"/>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d"/>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d"/>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5"/>
    <w:qFormat/>
    <w:rsid w:val="003E7471"/>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3E7471"/>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3E7471"/>
    <w:rPr>
      <w:rFonts w:eastAsia="MS Mincho"/>
      <w:lang w:val="en-US" w:eastAsia="zh-CN"/>
    </w:rPr>
    <w:tblPr/>
  </w:style>
  <w:style w:type="table" w:customStyle="1" w:styleId="TableGrid541">
    <w:name w:val="Table Grid541"/>
    <w:basedOn w:val="a3"/>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3E7471"/>
    <w:rPr>
      <w:rFonts w:eastAsia="MS Mincho"/>
      <w:lang w:val="en-US" w:eastAsia="zh-CN"/>
    </w:rPr>
    <w:tblPr/>
  </w:style>
  <w:style w:type="table" w:customStyle="1" w:styleId="TableGrid5111">
    <w:name w:val="Table Grid5111"/>
    <w:basedOn w:val="a3"/>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3E7471"/>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3E747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3E747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3E747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3E7471"/>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E7471"/>
    <w:rPr>
      <w:rFonts w:eastAsiaTheme="minorEastAsia"/>
    </w:rPr>
  </w:style>
  <w:style w:type="paragraph" w:customStyle="1" w:styleId="Header7">
    <w:name w:val="Header 7"/>
    <w:basedOn w:val="H6"/>
    <w:rsid w:val="003E7471"/>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0AED1-0FEA-4EAA-B26D-DE1ECE65D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2178</TotalTime>
  <Pages>11</Pages>
  <Words>5036</Words>
  <Characters>28707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33676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Huawei-Chunying Gu</cp:lastModifiedBy>
  <cp:revision>232</cp:revision>
  <cp:lastPrinted>2019-02-25T14:05:00Z</cp:lastPrinted>
  <dcterms:created xsi:type="dcterms:W3CDTF">2022-03-16T02:09:00Z</dcterms:created>
  <dcterms:modified xsi:type="dcterms:W3CDTF">2023-05-14T08:05:00Z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(3)FpS74+iv7gc9zigEhydKXhtlinyvUuUFCOITCPTj/AaBJfyFtPKE9jm3onGpHAuCPJicCmqf
0JryCYA4kpMfg5N1OS2m99/Weenq71++QUYeWBLadFow1KIjEv5+2U+Z3ayBfJdQlWMvkj0K
I7TNr/jsZzkopmlKalwvRAi1QMxwglddrqWqWLR4Kyjd3mQzhl35mIDG5P1Chxjow1JlP9f6
pPrJ8CDv8Qs7PFdz+/</vt:lpwstr>
  </property>
  <property fmtid="{D5CDD505-2E9C-101B-9397-08002B2CF9AE}" pid="3" name="_2015_ms_pID_7253431">
    <vt:lpwstr>df8kl20gkPMIABHzIUrP7o44DYN5ERHZYeFfVs+kaxJaUEtLOMt4B0
npwUq38ras8kATXzrJCgCkQdibdI7DtPP16Kc/uT19NojDpAnh0uSbjurjQFhB8bTAV3G+Rd
RZ/G7jhXeI9I4QHZr3UGrFmXezOiq5xSYl2jEw1uhS28UAmMTn0t5zf+FXFU+VTeSvo4Yl4T
HvQl1M4Wl4J8iObjfE8O97xYwBXIfgAIpMxm</vt:lpwstr>
  </property>
  <property fmtid="{D5CDD505-2E9C-101B-9397-08002B2CF9AE}" pid="4" name="_2015_ms_pID_7253432">
    <vt:lpwstr>zw==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1683769025</vt:lpwstr>
  </property>
</Properties>
</file>